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B" w:rsidRPr="00A850CC" w:rsidRDefault="006C3B4C" w:rsidP="00E00F2E">
      <w:pPr>
        <w:pStyle w:val="2"/>
        <w:rPr>
          <w:b w:val="0"/>
          <w:bCs/>
          <w:iCs/>
          <w:snapToGrid/>
          <w:sz w:val="20"/>
          <w:lang w:eastAsia="x-none"/>
        </w:rPr>
      </w:pPr>
      <w:r w:rsidRPr="00FF7827">
        <w:rPr>
          <w:b w:val="0"/>
          <w:sz w:val="22"/>
          <w:szCs w:val="22"/>
          <w:lang w:val="en-US"/>
        </w:rPr>
        <w:t xml:space="preserve">                   </w:t>
      </w:r>
      <w:r w:rsidR="00722C55" w:rsidRPr="00FF7827">
        <w:rPr>
          <w:b w:val="0"/>
          <w:sz w:val="22"/>
          <w:szCs w:val="22"/>
        </w:rPr>
        <w:t xml:space="preserve"> </w:t>
      </w:r>
      <w:permStart w:id="1966349890" w:edGrp="everyone"/>
    </w:p>
    <w:permEnd w:id="1966349890"/>
    <w:p w:rsidR="00FF7827" w:rsidRPr="00FF7827" w:rsidRDefault="00FF7827" w:rsidP="0005254B">
      <w:pPr>
        <w:pStyle w:val="2"/>
        <w:spacing w:before="0" w:after="0"/>
        <w:ind w:left="6096"/>
        <w:rPr>
          <w:sz w:val="22"/>
          <w:szCs w:val="22"/>
        </w:rPr>
      </w:pPr>
    </w:p>
    <w:p w:rsidR="006C3B4C" w:rsidRPr="00FF7827" w:rsidRDefault="006C3B4C" w:rsidP="006C3B4C">
      <w:pPr>
        <w:jc w:val="center"/>
        <w:rPr>
          <w:color w:val="auto"/>
          <w:sz w:val="22"/>
          <w:szCs w:val="22"/>
        </w:rPr>
      </w:pPr>
    </w:p>
    <w:p w:rsidR="0088096C" w:rsidRPr="00FF7827" w:rsidRDefault="0088096C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ДОГОВОР </w:t>
      </w:r>
    </w:p>
    <w:p w:rsidR="00E62794" w:rsidRDefault="00722C55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FF7827">
        <w:rPr>
          <w:color w:val="auto"/>
          <w:spacing w:val="0"/>
          <w:sz w:val="22"/>
          <w:szCs w:val="22"/>
        </w:rPr>
        <w:t xml:space="preserve">ВОЗМЕЗДНОГО ОКАЗАНИЯ УСЛУГ № </w:t>
      </w:r>
      <w:permStart w:id="1344606460" w:edGrp="everyone"/>
      <w:r w:rsidR="0088096C" w:rsidRPr="00FF7827">
        <w:rPr>
          <w:color w:val="auto"/>
          <w:spacing w:val="0"/>
          <w:sz w:val="22"/>
          <w:szCs w:val="22"/>
        </w:rPr>
        <w:t>__________</w:t>
      </w:r>
      <w:permEnd w:id="1344606460"/>
    </w:p>
    <w:p w:rsidR="00FF7827" w:rsidRPr="00FF782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810FF7" w:rsidRPr="00FF7827" w:rsidRDefault="00810FF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FF782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г</w:t>
      </w:r>
      <w:r w:rsidR="00E62794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Start w:id="999713266" w:edGrp="everyone"/>
      <w:r w:rsidR="00CF6F43" w:rsidRPr="00A21560">
        <w:rPr>
          <w:color w:val="000000"/>
          <w:spacing w:val="-6"/>
          <w:sz w:val="24"/>
          <w:szCs w:val="24"/>
        </w:rPr>
        <w:t>Санкт-Петербург</w:t>
      </w:r>
      <w:permEnd w:id="999713266"/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88096C" w:rsidRPr="00FF7827">
        <w:rPr>
          <w:color w:val="auto"/>
          <w:spacing w:val="0"/>
          <w:sz w:val="22"/>
          <w:szCs w:val="22"/>
        </w:rPr>
        <w:t xml:space="preserve">                     </w:t>
      </w:r>
      <w:r w:rsidR="002259F8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>«</w:t>
      </w:r>
      <w:permStart w:id="1003825159" w:edGrp="everyone"/>
      <w:r w:rsidR="00E62794" w:rsidRPr="00FF7827">
        <w:rPr>
          <w:color w:val="auto"/>
          <w:spacing w:val="0"/>
          <w:sz w:val="22"/>
          <w:szCs w:val="22"/>
        </w:rPr>
        <w:t>___</w:t>
      </w:r>
      <w:permEnd w:id="1003825159"/>
      <w:r w:rsidR="00E62794" w:rsidRPr="00FF7827">
        <w:rPr>
          <w:color w:val="auto"/>
          <w:spacing w:val="0"/>
          <w:sz w:val="22"/>
          <w:szCs w:val="22"/>
        </w:rPr>
        <w:t xml:space="preserve">» </w:t>
      </w:r>
      <w:permStart w:id="869861490" w:edGrp="everyone"/>
      <w:r w:rsidR="00445BAE" w:rsidRPr="00FF7827">
        <w:rPr>
          <w:color w:val="auto"/>
          <w:spacing w:val="0"/>
          <w:sz w:val="22"/>
          <w:szCs w:val="22"/>
        </w:rPr>
        <w:t>____</w:t>
      </w:r>
      <w:r w:rsidR="00E62794" w:rsidRPr="00FF7827">
        <w:rPr>
          <w:color w:val="auto"/>
          <w:spacing w:val="0"/>
          <w:sz w:val="22"/>
          <w:szCs w:val="22"/>
        </w:rPr>
        <w:t>_____</w:t>
      </w:r>
      <w:permEnd w:id="869861490"/>
      <w:r w:rsidR="00E62794" w:rsidRPr="00FF7827">
        <w:rPr>
          <w:color w:val="auto"/>
          <w:spacing w:val="0"/>
          <w:sz w:val="22"/>
          <w:szCs w:val="22"/>
        </w:rPr>
        <w:t>20</w:t>
      </w:r>
      <w:permStart w:id="234576658" w:edGrp="everyone"/>
      <w:r w:rsidR="009B0210" w:rsidRPr="00FF7827">
        <w:rPr>
          <w:color w:val="auto"/>
          <w:spacing w:val="0"/>
          <w:sz w:val="22"/>
          <w:szCs w:val="22"/>
        </w:rPr>
        <w:t>_</w:t>
      </w:r>
      <w:r w:rsidR="00445BAE" w:rsidRPr="00FF7827">
        <w:rPr>
          <w:color w:val="auto"/>
          <w:spacing w:val="0"/>
          <w:sz w:val="22"/>
          <w:szCs w:val="22"/>
        </w:rPr>
        <w:t>_</w:t>
      </w:r>
      <w:r w:rsidR="00E62794" w:rsidRPr="00FF7827">
        <w:rPr>
          <w:color w:val="auto"/>
          <w:spacing w:val="0"/>
          <w:sz w:val="22"/>
          <w:szCs w:val="22"/>
        </w:rPr>
        <w:t>_</w:t>
      </w:r>
      <w:permEnd w:id="234576658"/>
      <w:r w:rsidR="00E62794" w:rsidRPr="00FF7827">
        <w:rPr>
          <w:color w:val="auto"/>
          <w:spacing w:val="0"/>
          <w:sz w:val="22"/>
          <w:szCs w:val="22"/>
        </w:rPr>
        <w:t>г.</w:t>
      </w:r>
    </w:p>
    <w:p w:rsidR="00810FF7" w:rsidRPr="00FF782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О</w:t>
      </w:r>
      <w:r w:rsidR="00FF7827">
        <w:rPr>
          <w:color w:val="auto"/>
          <w:spacing w:val="0"/>
          <w:sz w:val="22"/>
          <w:szCs w:val="22"/>
        </w:rPr>
        <w:t xml:space="preserve">АО </w:t>
      </w:r>
      <w:r w:rsidR="00625393" w:rsidRPr="00FF7827">
        <w:rPr>
          <w:color w:val="auto"/>
          <w:spacing w:val="0"/>
          <w:sz w:val="22"/>
          <w:szCs w:val="22"/>
        </w:rPr>
        <w:t>«</w:t>
      </w:r>
      <w:r w:rsidR="00722C55" w:rsidRPr="00FF7827">
        <w:rPr>
          <w:color w:val="auto"/>
          <w:spacing w:val="0"/>
          <w:sz w:val="22"/>
          <w:szCs w:val="22"/>
        </w:rPr>
        <w:t>ТГК-1</w:t>
      </w:r>
      <w:r w:rsidR="00625393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Заказчик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 в лице </w:t>
      </w:r>
      <w:permStart w:id="225777248" w:edGrp="everyone"/>
      <w:r w:rsidR="00E00F2E" w:rsidRPr="00E00F2E">
        <w:rPr>
          <w:color w:val="auto"/>
          <w:spacing w:val="0"/>
          <w:sz w:val="22"/>
          <w:szCs w:val="22"/>
        </w:rPr>
        <w:t>директора ТЭЦ-17 филиала «Невский» Богданова В.С</w:t>
      </w:r>
      <w:r w:rsidR="00E00F2E" w:rsidRPr="003E075B">
        <w:rPr>
          <w:color w:val="auto"/>
          <w:spacing w:val="0"/>
          <w:sz w:val="24"/>
          <w:szCs w:val="24"/>
        </w:rPr>
        <w:t>.</w:t>
      </w:r>
      <w:permEnd w:id="225777248"/>
      <w:r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1195472601" w:edGrp="everyone"/>
      <w:r w:rsidR="00E00F2E" w:rsidRPr="00E00F2E">
        <w:rPr>
          <w:color w:val="auto"/>
          <w:spacing w:val="0"/>
          <w:sz w:val="22"/>
          <w:szCs w:val="22"/>
        </w:rPr>
        <w:t xml:space="preserve">доверенности № </w:t>
      </w:r>
      <w:r w:rsidR="00B426A4" w:rsidRPr="00B426A4">
        <w:rPr>
          <w:color w:val="auto"/>
          <w:spacing w:val="0"/>
          <w:sz w:val="22"/>
          <w:szCs w:val="22"/>
        </w:rPr>
        <w:t>72</w:t>
      </w:r>
      <w:r w:rsidR="00E00F2E" w:rsidRPr="00E00F2E">
        <w:rPr>
          <w:color w:val="auto"/>
          <w:spacing w:val="0"/>
          <w:sz w:val="22"/>
          <w:szCs w:val="22"/>
        </w:rPr>
        <w:t>-201</w:t>
      </w:r>
      <w:r w:rsidR="00B426A4" w:rsidRPr="00B426A4">
        <w:rPr>
          <w:color w:val="auto"/>
          <w:spacing w:val="0"/>
          <w:sz w:val="22"/>
          <w:szCs w:val="22"/>
        </w:rPr>
        <w:t>3</w:t>
      </w:r>
      <w:r w:rsidR="00E00F2E" w:rsidRPr="00E00F2E">
        <w:rPr>
          <w:color w:val="auto"/>
          <w:spacing w:val="0"/>
          <w:sz w:val="22"/>
          <w:szCs w:val="22"/>
        </w:rPr>
        <w:t xml:space="preserve"> от 01 января 201</w:t>
      </w:r>
      <w:r w:rsidR="00B426A4" w:rsidRPr="00B426A4">
        <w:rPr>
          <w:color w:val="auto"/>
          <w:spacing w:val="0"/>
          <w:sz w:val="22"/>
          <w:szCs w:val="22"/>
        </w:rPr>
        <w:t>3</w:t>
      </w:r>
      <w:r w:rsidR="00E00F2E" w:rsidRPr="00E00F2E">
        <w:rPr>
          <w:color w:val="auto"/>
          <w:spacing w:val="0"/>
          <w:sz w:val="22"/>
          <w:szCs w:val="22"/>
        </w:rPr>
        <w:t xml:space="preserve"> г</w:t>
      </w:r>
      <w:r w:rsidR="00E00F2E" w:rsidRPr="003E075B">
        <w:rPr>
          <w:color w:val="auto"/>
          <w:spacing w:val="0"/>
          <w:sz w:val="24"/>
          <w:szCs w:val="24"/>
        </w:rPr>
        <w:t>.</w:t>
      </w:r>
      <w:permEnd w:id="1195472601"/>
      <w:r w:rsidRPr="00FF7827">
        <w:rPr>
          <w:color w:val="auto"/>
          <w:spacing w:val="0"/>
          <w:sz w:val="22"/>
          <w:szCs w:val="22"/>
        </w:rPr>
        <w:t>, с одной стороны, и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FF7827">
        <w:rPr>
          <w:color w:val="auto"/>
          <w:spacing w:val="0"/>
          <w:sz w:val="22"/>
          <w:szCs w:val="22"/>
        </w:rPr>
        <w:t xml:space="preserve"> </w:t>
      </w:r>
      <w:permStart w:id="84494974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r w:rsidRPr="00FF7827">
        <w:rPr>
          <w:color w:val="auto"/>
          <w:spacing w:val="0"/>
          <w:sz w:val="22"/>
          <w:szCs w:val="22"/>
        </w:rPr>
        <w:t>___________</w:t>
      </w:r>
      <w:r w:rsidR="00AF6802" w:rsidRPr="00FF7827">
        <w:rPr>
          <w:color w:val="auto"/>
          <w:spacing w:val="0"/>
          <w:sz w:val="22"/>
          <w:szCs w:val="22"/>
        </w:rPr>
        <w:t>__</w:t>
      </w:r>
      <w:r w:rsidRPr="00FF7827">
        <w:rPr>
          <w:color w:val="auto"/>
          <w:spacing w:val="0"/>
          <w:sz w:val="22"/>
          <w:szCs w:val="22"/>
        </w:rPr>
        <w:t>___</w:t>
      </w:r>
      <w:permEnd w:id="84494974"/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Исполнитель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</w:t>
      </w:r>
      <w:r w:rsidR="00F1208A" w:rsidRPr="00FF7827">
        <w:rPr>
          <w:color w:val="auto"/>
          <w:spacing w:val="0"/>
          <w:sz w:val="22"/>
          <w:szCs w:val="22"/>
        </w:rPr>
        <w:t xml:space="preserve">в лице </w:t>
      </w:r>
      <w:permStart w:id="682514561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________</w:t>
      </w:r>
      <w:permEnd w:id="682514561"/>
      <w:r w:rsidR="00E75DEC"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1504796650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</w:t>
      </w:r>
      <w:permEnd w:id="1504796650"/>
      <w:r w:rsidRPr="00FF7827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Стороны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</w:p>
    <w:p w:rsidR="00FF7827" w:rsidRPr="00FF7827" w:rsidRDefault="00FF782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1. ПРЕДМЕТ ДОГОВОРА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2D444A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1.1. </w:t>
      </w:r>
      <w:r w:rsidR="00AC1DB1" w:rsidRPr="00FF7827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2D543E" w:rsidRPr="00FF7827">
        <w:rPr>
          <w:color w:val="auto"/>
          <w:spacing w:val="0"/>
          <w:sz w:val="22"/>
          <w:szCs w:val="22"/>
        </w:rPr>
        <w:t xml:space="preserve">риложение № </w:t>
      </w:r>
      <w:permStart w:id="995957025" w:edGrp="everyone"/>
      <w:r w:rsidR="002D543E" w:rsidRPr="00FF7827">
        <w:rPr>
          <w:color w:val="auto"/>
          <w:spacing w:val="0"/>
          <w:sz w:val="22"/>
          <w:szCs w:val="22"/>
        </w:rPr>
        <w:t>1</w:t>
      </w:r>
      <w:permEnd w:id="995957025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FF7827">
        <w:rPr>
          <w:color w:val="auto"/>
          <w:spacing w:val="0"/>
          <w:sz w:val="22"/>
          <w:szCs w:val="22"/>
        </w:rPr>
        <w:t>)</w:t>
      </w:r>
      <w:r w:rsidR="00AC1DB1" w:rsidRPr="00FF7827">
        <w:rPr>
          <w:color w:val="auto"/>
          <w:spacing w:val="0"/>
          <w:sz w:val="22"/>
          <w:szCs w:val="22"/>
        </w:rPr>
        <w:t xml:space="preserve"> оказать следующие услуги </w:t>
      </w:r>
      <w:permStart w:id="565258079" w:edGrp="everyone"/>
      <w:r w:rsidR="00811CA2">
        <w:rPr>
          <w:color w:val="auto"/>
          <w:spacing w:val="0"/>
          <w:sz w:val="22"/>
          <w:szCs w:val="22"/>
        </w:rPr>
        <w:t>по наладке и испытанию схем САР и схем дистанционного управления регулирующих клапанов котлоагрегатов ст.№ 1-6 и турбоагрегатов ст. №2-4</w:t>
      </w:r>
      <w:permEnd w:id="565258079"/>
      <w:r w:rsidR="0088096C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далее именуемы</w:t>
      </w:r>
      <w:r w:rsidR="0000132B" w:rsidRPr="00FF7827">
        <w:rPr>
          <w:color w:val="auto"/>
          <w:spacing w:val="0"/>
          <w:sz w:val="22"/>
          <w:szCs w:val="22"/>
        </w:rPr>
        <w:t>е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D444A" w:rsidRPr="00FF7827">
        <w:rPr>
          <w:color w:val="auto"/>
          <w:spacing w:val="0"/>
          <w:sz w:val="22"/>
          <w:szCs w:val="22"/>
        </w:rPr>
        <w:t>«У</w:t>
      </w:r>
      <w:r w:rsidRPr="00FF7827">
        <w:rPr>
          <w:color w:val="auto"/>
          <w:spacing w:val="0"/>
          <w:sz w:val="22"/>
          <w:szCs w:val="22"/>
        </w:rPr>
        <w:t>слуги</w:t>
      </w:r>
      <w:r w:rsidR="002D444A" w:rsidRPr="00FF7827">
        <w:rPr>
          <w:color w:val="auto"/>
          <w:spacing w:val="0"/>
          <w:sz w:val="22"/>
          <w:szCs w:val="22"/>
        </w:rPr>
        <w:t>»</w:t>
      </w:r>
      <w:r w:rsidR="00914BAC" w:rsidRPr="00FF7827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FF7827">
        <w:rPr>
          <w:color w:val="auto"/>
          <w:spacing w:val="0"/>
          <w:sz w:val="22"/>
          <w:szCs w:val="22"/>
        </w:rPr>
        <w:t>ые</w:t>
      </w:r>
      <w:r w:rsidR="00914BAC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FF7827">
        <w:rPr>
          <w:color w:val="auto"/>
          <w:spacing w:val="0"/>
          <w:sz w:val="22"/>
          <w:szCs w:val="22"/>
        </w:rPr>
        <w:t xml:space="preserve"> </w:t>
      </w:r>
    </w:p>
    <w:p w:rsidR="00E62794" w:rsidRPr="00FF7827" w:rsidRDefault="00914BAC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1.2</w:t>
      </w:r>
      <w:r w:rsidR="00E62794" w:rsidRPr="00FF7827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FF7827">
        <w:rPr>
          <w:color w:val="auto"/>
          <w:spacing w:val="0"/>
          <w:sz w:val="22"/>
          <w:szCs w:val="22"/>
        </w:rPr>
        <w:t>У</w:t>
      </w:r>
      <w:r w:rsidR="00E62794" w:rsidRPr="00FF7827">
        <w:rPr>
          <w:color w:val="auto"/>
          <w:spacing w:val="0"/>
          <w:sz w:val="22"/>
          <w:szCs w:val="22"/>
        </w:rPr>
        <w:t xml:space="preserve">слуг устанавливается с </w:t>
      </w:r>
      <w:permStart w:id="1431185735" w:edGrp="everyone"/>
      <w:r w:rsidR="004E5FBA">
        <w:rPr>
          <w:color w:val="auto"/>
          <w:spacing w:val="0"/>
          <w:sz w:val="22"/>
          <w:szCs w:val="22"/>
        </w:rPr>
        <w:t xml:space="preserve"> даты подписания договора</w:t>
      </w:r>
      <w:permEnd w:id="1431185735"/>
      <w:r w:rsidR="000A5899" w:rsidRPr="00FF7827">
        <w:rPr>
          <w:color w:val="auto"/>
          <w:spacing w:val="0"/>
          <w:sz w:val="22"/>
          <w:szCs w:val="22"/>
        </w:rPr>
        <w:t xml:space="preserve">  </w:t>
      </w:r>
      <w:r w:rsidR="00367A43" w:rsidRPr="00FF7827">
        <w:rPr>
          <w:color w:val="auto"/>
          <w:spacing w:val="0"/>
          <w:sz w:val="22"/>
          <w:szCs w:val="22"/>
        </w:rPr>
        <w:t xml:space="preserve">по </w:t>
      </w:r>
      <w:permStart w:id="1685153540" w:edGrp="everyone"/>
      <w:r w:rsidR="00811CA2">
        <w:rPr>
          <w:color w:val="auto"/>
          <w:spacing w:val="0"/>
          <w:sz w:val="22"/>
          <w:szCs w:val="22"/>
        </w:rPr>
        <w:t>31 декабря 2013 г.</w:t>
      </w:r>
      <w:permEnd w:id="1685153540"/>
      <w:r w:rsidR="00E62794" w:rsidRPr="00FF7827">
        <w:rPr>
          <w:color w:val="auto"/>
          <w:spacing w:val="0"/>
          <w:sz w:val="22"/>
          <w:szCs w:val="22"/>
        </w:rPr>
        <w:t>.</w:t>
      </w:r>
      <w:r w:rsidR="007625A0" w:rsidRPr="00FF7827">
        <w:rPr>
          <w:color w:val="auto"/>
          <w:spacing w:val="0"/>
          <w:sz w:val="22"/>
          <w:szCs w:val="22"/>
        </w:rPr>
        <w:t xml:space="preserve"> </w:t>
      </w:r>
      <w:permStart w:id="2044074358" w:edGrp="everyone"/>
      <w:r w:rsidR="007625A0" w:rsidRPr="00FF7827">
        <w:rPr>
          <w:color w:val="auto"/>
          <w:spacing w:val="0"/>
          <w:sz w:val="22"/>
          <w:szCs w:val="22"/>
        </w:rPr>
        <w:t xml:space="preserve">Промежуточные сроки </w:t>
      </w:r>
      <w:r w:rsidR="002D543E" w:rsidRPr="00FF7827">
        <w:rPr>
          <w:color w:val="auto"/>
          <w:spacing w:val="0"/>
          <w:sz w:val="22"/>
          <w:szCs w:val="22"/>
        </w:rPr>
        <w:t>оказания услуг по отдельным этапам</w:t>
      </w:r>
      <w:r w:rsidR="007625A0" w:rsidRPr="00FF7827">
        <w:rPr>
          <w:color w:val="auto"/>
          <w:spacing w:val="0"/>
          <w:sz w:val="22"/>
          <w:szCs w:val="22"/>
        </w:rPr>
        <w:t xml:space="preserve"> согласованы Сторонами</w:t>
      </w:r>
      <w:r w:rsidR="00246DD2" w:rsidRPr="00FF7827">
        <w:rPr>
          <w:color w:val="auto"/>
          <w:spacing w:val="0"/>
          <w:sz w:val="22"/>
          <w:szCs w:val="22"/>
        </w:rPr>
        <w:t xml:space="preserve"> в</w:t>
      </w:r>
      <w:r w:rsidR="007625A0" w:rsidRPr="00FF7827">
        <w:rPr>
          <w:color w:val="auto"/>
          <w:spacing w:val="0"/>
          <w:sz w:val="22"/>
          <w:szCs w:val="22"/>
        </w:rPr>
        <w:t xml:space="preserve"> График</w:t>
      </w:r>
      <w:r w:rsidR="00246DD2" w:rsidRPr="00FF7827">
        <w:rPr>
          <w:color w:val="auto"/>
          <w:spacing w:val="0"/>
          <w:sz w:val="22"/>
          <w:szCs w:val="22"/>
        </w:rPr>
        <w:t>е</w:t>
      </w:r>
      <w:r w:rsidR="007625A0" w:rsidRPr="00FF7827">
        <w:rPr>
          <w:color w:val="auto"/>
          <w:spacing w:val="0"/>
          <w:sz w:val="22"/>
          <w:szCs w:val="22"/>
        </w:rPr>
        <w:t xml:space="preserve"> оказания услуг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7625A0" w:rsidRPr="00FF7827">
        <w:rPr>
          <w:color w:val="auto"/>
          <w:spacing w:val="0"/>
          <w:sz w:val="22"/>
          <w:szCs w:val="22"/>
        </w:rPr>
        <w:t xml:space="preserve">риложение № </w:t>
      </w:r>
      <w:r w:rsidR="008E24B5" w:rsidRPr="00FF7827">
        <w:rPr>
          <w:color w:val="auto"/>
          <w:spacing w:val="0"/>
          <w:sz w:val="22"/>
          <w:szCs w:val="22"/>
        </w:rPr>
        <w:t>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Договору)</w:t>
      </w:r>
      <w:r w:rsidR="00F1208A" w:rsidRPr="00FF7827">
        <w:rPr>
          <w:i/>
          <w:color w:val="auto"/>
          <w:spacing w:val="0"/>
          <w:sz w:val="22"/>
          <w:szCs w:val="22"/>
        </w:rPr>
        <w:t xml:space="preserve"> (если есть промежуточные сроки).</w:t>
      </w:r>
      <w:permEnd w:id="2044074358"/>
    </w:p>
    <w:p w:rsidR="0088096C" w:rsidRPr="00FF7827" w:rsidRDefault="002D444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</w:t>
      </w:r>
      <w:r w:rsidR="00914BAC" w:rsidRPr="00FF7827">
        <w:rPr>
          <w:color w:val="auto"/>
          <w:spacing w:val="0"/>
          <w:sz w:val="22"/>
          <w:szCs w:val="22"/>
        </w:rPr>
        <w:t>3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914BAC" w:rsidRPr="00FF7827">
        <w:rPr>
          <w:color w:val="auto"/>
          <w:spacing w:val="0"/>
          <w:sz w:val="22"/>
          <w:szCs w:val="22"/>
        </w:rPr>
        <w:t>Результ</w:t>
      </w:r>
      <w:r w:rsidR="00F1208A" w:rsidRPr="00FF7827">
        <w:rPr>
          <w:color w:val="auto"/>
          <w:spacing w:val="0"/>
          <w:sz w:val="22"/>
          <w:szCs w:val="22"/>
        </w:rPr>
        <w:t>ат оказанных У</w:t>
      </w:r>
      <w:r w:rsidR="00914BAC" w:rsidRPr="00FF7827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FF7827">
        <w:rPr>
          <w:color w:val="auto"/>
          <w:spacing w:val="0"/>
          <w:sz w:val="22"/>
          <w:szCs w:val="22"/>
        </w:rPr>
        <w:t>, в порядке</w:t>
      </w:r>
      <w:r w:rsidR="008E74BA" w:rsidRPr="00FF7827">
        <w:rPr>
          <w:color w:val="auto"/>
          <w:spacing w:val="0"/>
          <w:sz w:val="22"/>
          <w:szCs w:val="22"/>
        </w:rPr>
        <w:t>,</w:t>
      </w:r>
      <w:r w:rsidR="00914BAC" w:rsidRPr="00FF7827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permStart w:id="1433426054" w:edGrp="everyone"/>
      <w:r w:rsidR="00C34C20" w:rsidRPr="00FF7827">
        <w:rPr>
          <w:color w:val="auto"/>
          <w:spacing w:val="0"/>
          <w:sz w:val="22"/>
          <w:szCs w:val="22"/>
        </w:rPr>
        <w:t>,</w:t>
      </w:r>
      <w:r w:rsidR="00F1208A" w:rsidRPr="00FF7827">
        <w:rPr>
          <w:color w:val="auto"/>
          <w:spacing w:val="0"/>
          <w:sz w:val="22"/>
          <w:szCs w:val="22"/>
        </w:rPr>
        <w:t xml:space="preserve"> в</w:t>
      </w:r>
      <w:r w:rsidR="00914BAC" w:rsidRPr="00FF7827">
        <w:rPr>
          <w:color w:val="auto"/>
          <w:spacing w:val="0"/>
          <w:sz w:val="22"/>
          <w:szCs w:val="22"/>
        </w:rPr>
        <w:t>____экземплярах,</w:t>
      </w:r>
      <w:r w:rsidR="000C2EA9" w:rsidRPr="00FF7827">
        <w:rPr>
          <w:color w:val="auto"/>
          <w:spacing w:val="0"/>
          <w:sz w:val="22"/>
          <w:szCs w:val="22"/>
        </w:rPr>
        <w:t xml:space="preserve"> в </w:t>
      </w:r>
      <w:r w:rsidR="00F1208A" w:rsidRPr="00FF7827">
        <w:rPr>
          <w:color w:val="auto"/>
          <w:spacing w:val="0"/>
          <w:sz w:val="22"/>
          <w:szCs w:val="22"/>
        </w:rPr>
        <w:t xml:space="preserve"> форме_______</w:t>
      </w:r>
      <w:r w:rsidR="000C2EA9" w:rsidRPr="00FF7827">
        <w:rPr>
          <w:color w:val="auto"/>
          <w:spacing w:val="0"/>
          <w:sz w:val="22"/>
          <w:szCs w:val="22"/>
        </w:rPr>
        <w:t>________, н</w:t>
      </w:r>
      <w:r w:rsidR="00914BAC" w:rsidRPr="00FF7827">
        <w:rPr>
          <w:color w:val="auto"/>
          <w:spacing w:val="0"/>
          <w:sz w:val="22"/>
          <w:szCs w:val="22"/>
        </w:rPr>
        <w:t>а __________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носителе</w:t>
      </w:r>
      <w:permEnd w:id="1433426054"/>
      <w:r w:rsidR="00914BAC" w:rsidRPr="00FF7827">
        <w:rPr>
          <w:color w:val="auto"/>
          <w:spacing w:val="0"/>
          <w:sz w:val="22"/>
          <w:szCs w:val="22"/>
        </w:rPr>
        <w:t xml:space="preserve">. </w:t>
      </w:r>
    </w:p>
    <w:p w:rsidR="00914BAC" w:rsidRPr="00FF7827" w:rsidRDefault="0088096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1.4. </w:t>
      </w:r>
      <w:r w:rsidR="00914BAC" w:rsidRPr="00FF7827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914BAC" w:rsidRPr="00FF7827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384828289" w:edGrp="everyone"/>
      <w:r w:rsidRPr="00FF7827">
        <w:rPr>
          <w:color w:val="auto"/>
          <w:sz w:val="22"/>
          <w:szCs w:val="22"/>
        </w:rPr>
        <w:t>1.5. Место оказания Услуг: ___________________________________</w:t>
      </w:r>
      <w:r w:rsidRPr="00FF7827">
        <w:rPr>
          <w:i/>
          <w:color w:val="auto"/>
          <w:spacing w:val="0"/>
          <w:sz w:val="22"/>
          <w:szCs w:val="22"/>
        </w:rPr>
        <w:t xml:space="preserve">(если применимо). 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1.6. </w:t>
      </w:r>
      <w:permEnd w:id="384828289"/>
      <w:r w:rsidRPr="00FF7827">
        <w:rPr>
          <w:color w:val="auto"/>
          <w:sz w:val="22"/>
          <w:szCs w:val="22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FF7827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187195908" w:edGrp="everyone"/>
      <w:r w:rsidRPr="00FF7827">
        <w:rPr>
          <w:color w:val="auto"/>
          <w:sz w:val="22"/>
          <w:szCs w:val="22"/>
        </w:rPr>
        <w:t>1.7. Качество Услуг должно соответствовать ______________</w:t>
      </w:r>
      <w:r w:rsidRPr="00FF7827">
        <w:rPr>
          <w:i/>
          <w:color w:val="auto"/>
          <w:spacing w:val="0"/>
          <w:sz w:val="22"/>
          <w:szCs w:val="22"/>
        </w:rPr>
        <w:t>(если применимо).</w:t>
      </w:r>
      <w:r w:rsidRPr="00FF7827">
        <w:rPr>
          <w:color w:val="auto"/>
          <w:sz w:val="22"/>
          <w:szCs w:val="22"/>
        </w:rPr>
        <w:t xml:space="preserve"> </w:t>
      </w:r>
    </w:p>
    <w:p w:rsidR="0069794B" w:rsidRPr="00FF7827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FF7827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1.8. Испол</w:t>
      </w:r>
      <w:r w:rsidR="0069794B" w:rsidRPr="00FF7827">
        <w:rPr>
          <w:color w:val="auto"/>
          <w:sz w:val="22"/>
          <w:szCs w:val="22"/>
        </w:rPr>
        <w:t>нитель обязан оказывать услуги З</w:t>
      </w:r>
      <w:r w:rsidRPr="00FF7827">
        <w:rPr>
          <w:color w:val="auto"/>
          <w:sz w:val="22"/>
          <w:szCs w:val="22"/>
        </w:rPr>
        <w:t xml:space="preserve">аказчику в течение согласованных в договоре сроков, соблюдая режим работы заказчика: ежедневно, кроме субботы и воскресенья, с </w:t>
      </w:r>
      <w:r w:rsidR="00CF6F43" w:rsidRPr="00CF6F43">
        <w:rPr>
          <w:color w:val="auto"/>
          <w:sz w:val="22"/>
          <w:szCs w:val="22"/>
        </w:rPr>
        <w:t>8</w:t>
      </w:r>
      <w:r w:rsidRPr="00FF7827">
        <w:rPr>
          <w:color w:val="auto"/>
          <w:sz w:val="22"/>
          <w:szCs w:val="22"/>
        </w:rPr>
        <w:t xml:space="preserve"> час. </w:t>
      </w:r>
      <w:r w:rsidR="00CF6F43" w:rsidRPr="00CF6F43">
        <w:rPr>
          <w:color w:val="auto"/>
          <w:sz w:val="22"/>
          <w:szCs w:val="22"/>
        </w:rPr>
        <w:t>00</w:t>
      </w:r>
      <w:r w:rsidRPr="00FF7827">
        <w:rPr>
          <w:color w:val="auto"/>
          <w:sz w:val="22"/>
          <w:szCs w:val="22"/>
        </w:rPr>
        <w:t xml:space="preserve"> мин. до </w:t>
      </w:r>
      <w:r w:rsidR="00CF6F43" w:rsidRPr="00CF6F43">
        <w:rPr>
          <w:color w:val="auto"/>
          <w:sz w:val="22"/>
          <w:szCs w:val="22"/>
        </w:rPr>
        <w:t>17</w:t>
      </w:r>
      <w:r w:rsidRPr="00FF7827">
        <w:rPr>
          <w:color w:val="auto"/>
          <w:sz w:val="22"/>
          <w:szCs w:val="22"/>
        </w:rPr>
        <w:t xml:space="preserve"> час. </w:t>
      </w:r>
      <w:r w:rsidR="00CF6F43" w:rsidRPr="00CF6F43">
        <w:rPr>
          <w:color w:val="auto"/>
          <w:sz w:val="22"/>
          <w:szCs w:val="22"/>
        </w:rPr>
        <w:t>00</w:t>
      </w:r>
      <w:r w:rsidRPr="00FF7827">
        <w:rPr>
          <w:color w:val="auto"/>
          <w:sz w:val="22"/>
          <w:szCs w:val="22"/>
        </w:rPr>
        <w:t xml:space="preserve"> мин.</w:t>
      </w:r>
    </w:p>
    <w:p w:rsidR="00E00F2E" w:rsidRPr="00A850CC" w:rsidRDefault="00E00F2E" w:rsidP="00CF6F43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i/>
          <w:color w:val="auto"/>
          <w:spacing w:val="0"/>
          <w:sz w:val="22"/>
          <w:szCs w:val="22"/>
        </w:rPr>
      </w:pPr>
    </w:p>
    <w:permEnd w:id="1187195908"/>
    <w:p w:rsidR="00E62794" w:rsidRPr="00FF7827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2.1.1.</w:t>
      </w:r>
      <w:r w:rsidR="00475EB0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FF7827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FF7827">
        <w:rPr>
          <w:color w:val="auto"/>
          <w:spacing w:val="0"/>
          <w:sz w:val="22"/>
          <w:szCs w:val="22"/>
        </w:rPr>
        <w:t>.</w:t>
      </w:r>
    </w:p>
    <w:p w:rsidR="00AF6802" w:rsidRPr="00FF7827" w:rsidRDefault="00914BAC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2.1.2</w:t>
      </w:r>
      <w:r w:rsidR="00475EB0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3A61B9" w:rsidRPr="00FF7827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FF7827" w:rsidRDefault="00AF6802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При привлечении</w:t>
      </w:r>
      <w:r w:rsidR="003A61B9" w:rsidRPr="00FF7827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FF7827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FF7827">
        <w:rPr>
          <w:color w:val="auto"/>
          <w:spacing w:val="0"/>
          <w:sz w:val="22"/>
          <w:szCs w:val="22"/>
        </w:rPr>
        <w:t xml:space="preserve">и консультантов), </w:t>
      </w:r>
      <w:r w:rsidRPr="00FF7827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FF7827">
        <w:rPr>
          <w:color w:val="auto"/>
          <w:spacing w:val="0"/>
          <w:sz w:val="22"/>
          <w:szCs w:val="22"/>
        </w:rPr>
        <w:t xml:space="preserve"> Заказчика в </w:t>
      </w:r>
      <w:r w:rsidRPr="00FF7827">
        <w:rPr>
          <w:color w:val="auto"/>
          <w:spacing w:val="0"/>
          <w:sz w:val="22"/>
          <w:szCs w:val="22"/>
        </w:rPr>
        <w:t>письменном виде,</w:t>
      </w:r>
      <w:r w:rsidR="003A61B9" w:rsidRPr="00FF7827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FF7827">
        <w:rPr>
          <w:color w:val="auto"/>
          <w:spacing w:val="0"/>
          <w:sz w:val="22"/>
          <w:szCs w:val="22"/>
        </w:rPr>
        <w:t xml:space="preserve"> </w:t>
      </w:r>
    </w:p>
    <w:p w:rsidR="002A5AC3" w:rsidRPr="00FF7827" w:rsidRDefault="002A5AC3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FF7827">
        <w:rPr>
          <w:color w:val="auto"/>
          <w:spacing w:val="0"/>
          <w:sz w:val="22"/>
          <w:szCs w:val="22"/>
        </w:rPr>
        <w:t>нес</w:t>
      </w:r>
      <w:r w:rsidR="00AF6802" w:rsidRPr="00FF7827">
        <w:rPr>
          <w:color w:val="auto"/>
          <w:spacing w:val="0"/>
          <w:sz w:val="22"/>
          <w:szCs w:val="22"/>
        </w:rPr>
        <w:t>е</w:t>
      </w:r>
      <w:r w:rsidR="00DF3E59" w:rsidRPr="00FF7827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FF7827">
        <w:rPr>
          <w:color w:val="auto"/>
          <w:spacing w:val="0"/>
          <w:sz w:val="22"/>
          <w:szCs w:val="22"/>
        </w:rPr>
        <w:t xml:space="preserve">, но не исключительно,  </w:t>
      </w:r>
      <w:r w:rsidR="00DF3E59" w:rsidRPr="00FF7827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FF7827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FF7827" w:rsidRDefault="00914BA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2.1.3</w:t>
      </w:r>
      <w:r w:rsidR="00E62794" w:rsidRPr="00FF7827">
        <w:rPr>
          <w:color w:val="auto"/>
          <w:spacing w:val="0"/>
          <w:sz w:val="22"/>
          <w:szCs w:val="22"/>
        </w:rPr>
        <w:t>. Заботиться о сохра</w:t>
      </w:r>
      <w:r w:rsidR="00475EB0" w:rsidRPr="00FF7827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FF7827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FF7827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FF7827">
        <w:rPr>
          <w:color w:val="auto"/>
          <w:spacing w:val="0"/>
          <w:sz w:val="22"/>
          <w:szCs w:val="22"/>
        </w:rPr>
        <w:t>.</w:t>
      </w:r>
      <w:r w:rsidR="00BF4D3D" w:rsidRPr="00FF7827">
        <w:rPr>
          <w:color w:val="auto"/>
          <w:spacing w:val="0"/>
          <w:sz w:val="22"/>
          <w:szCs w:val="22"/>
        </w:rPr>
        <w:t xml:space="preserve"> </w:t>
      </w:r>
    </w:p>
    <w:p w:rsidR="00E62794" w:rsidRPr="00FF7827" w:rsidRDefault="00BF4D3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FF7827" w:rsidRDefault="00E62794" w:rsidP="00534CA4">
      <w:pPr>
        <w:ind w:firstLine="709"/>
        <w:jc w:val="both"/>
        <w:rPr>
          <w:color w:val="auto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</w:t>
      </w:r>
      <w:r w:rsidR="00914BAC" w:rsidRPr="00FF7827">
        <w:rPr>
          <w:color w:val="auto"/>
          <w:spacing w:val="0"/>
          <w:sz w:val="22"/>
          <w:szCs w:val="22"/>
        </w:rPr>
        <w:t>4</w:t>
      </w:r>
      <w:r w:rsidRPr="00FF7827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FF7827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FF7827" w:rsidRDefault="000C6A5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988912564" w:edGrp="everyone"/>
      <w:r w:rsidRPr="00FF7827">
        <w:rPr>
          <w:color w:val="auto"/>
          <w:spacing w:val="0"/>
          <w:sz w:val="22"/>
          <w:szCs w:val="22"/>
        </w:rPr>
        <w:t xml:space="preserve">2.2.1. </w:t>
      </w:r>
      <w:r w:rsidR="00993E8A" w:rsidRPr="00FF7827">
        <w:rPr>
          <w:color w:val="auto"/>
          <w:spacing w:val="0"/>
          <w:sz w:val="22"/>
          <w:szCs w:val="22"/>
        </w:rPr>
        <w:t xml:space="preserve">На основании письменного запроса Исполнителя </w:t>
      </w:r>
      <w:r w:rsidR="00B9616D" w:rsidRPr="00FF7827">
        <w:rPr>
          <w:color w:val="auto"/>
          <w:spacing w:val="0"/>
          <w:sz w:val="22"/>
          <w:szCs w:val="22"/>
        </w:rPr>
        <w:t xml:space="preserve">в срок согласованный сторонами </w:t>
      </w:r>
      <w:r w:rsidRPr="00FF7827">
        <w:rPr>
          <w:color w:val="auto"/>
          <w:spacing w:val="0"/>
          <w:sz w:val="22"/>
          <w:szCs w:val="22"/>
        </w:rPr>
        <w:t xml:space="preserve"> предоставлять Исполн</w:t>
      </w:r>
      <w:r w:rsidR="00EA2FBD" w:rsidRPr="00FF7827">
        <w:rPr>
          <w:color w:val="auto"/>
          <w:spacing w:val="0"/>
          <w:sz w:val="22"/>
          <w:szCs w:val="22"/>
        </w:rPr>
        <w:t xml:space="preserve">ителю оборудование, имущество, </w:t>
      </w:r>
      <w:r w:rsidR="002D77B4" w:rsidRPr="00FF7827">
        <w:rPr>
          <w:color w:val="auto"/>
          <w:spacing w:val="0"/>
          <w:sz w:val="22"/>
          <w:szCs w:val="22"/>
        </w:rPr>
        <w:t xml:space="preserve">документацию, а также любую </w:t>
      </w:r>
      <w:r w:rsidRPr="00FF7827">
        <w:rPr>
          <w:color w:val="auto"/>
          <w:spacing w:val="0"/>
          <w:sz w:val="22"/>
          <w:szCs w:val="22"/>
        </w:rPr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69794B" w:rsidRPr="00FF7827">
        <w:rPr>
          <w:i/>
          <w:color w:val="auto"/>
          <w:sz w:val="22"/>
          <w:szCs w:val="22"/>
        </w:rPr>
        <w:t>(если применимо</w:t>
      </w:r>
      <w:r w:rsidR="00A258BF">
        <w:rPr>
          <w:i/>
          <w:color w:val="auto"/>
          <w:sz w:val="22"/>
          <w:szCs w:val="22"/>
        </w:rPr>
        <w:t>, если не применимо – удаляется весь пункт 2.2.1.</w:t>
      </w:r>
      <w:r w:rsidR="0069794B" w:rsidRPr="00FF7827">
        <w:rPr>
          <w:i/>
          <w:color w:val="auto"/>
          <w:sz w:val="22"/>
          <w:szCs w:val="22"/>
        </w:rPr>
        <w:t xml:space="preserve">). </w:t>
      </w:r>
    </w:p>
    <w:p w:rsidR="0069794B" w:rsidRPr="00FF7827" w:rsidRDefault="00B9616D" w:rsidP="00534CA4">
      <w:pPr>
        <w:ind w:firstLine="708"/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FF7827">
        <w:rPr>
          <w:color w:val="auto"/>
          <w:sz w:val="22"/>
          <w:szCs w:val="22"/>
        </w:rPr>
        <w:t xml:space="preserve"> </w:t>
      </w:r>
      <w:r w:rsidR="0069794B" w:rsidRPr="00FF7827">
        <w:rPr>
          <w:i/>
          <w:color w:val="auto"/>
          <w:sz w:val="22"/>
          <w:szCs w:val="22"/>
        </w:rPr>
        <w:t>(указать порядок сроки и наименование)</w:t>
      </w:r>
      <w:r w:rsidRPr="00FF7827">
        <w:rPr>
          <w:i/>
          <w:color w:val="auto"/>
          <w:sz w:val="22"/>
          <w:szCs w:val="22"/>
        </w:rPr>
        <w:t>.</w:t>
      </w:r>
      <w:r w:rsidRPr="00FF7827">
        <w:rPr>
          <w:color w:val="auto"/>
          <w:sz w:val="22"/>
          <w:szCs w:val="22"/>
        </w:rPr>
        <w:t xml:space="preserve"> 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z w:val="22"/>
          <w:szCs w:val="22"/>
        </w:rPr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2.2.2. </w:t>
      </w:r>
      <w:permEnd w:id="1988912564"/>
      <w:r w:rsidRPr="00FF7827">
        <w:rPr>
          <w:color w:val="auto"/>
          <w:spacing w:val="0"/>
          <w:sz w:val="22"/>
          <w:szCs w:val="22"/>
        </w:rPr>
        <w:t xml:space="preserve">Принимать </w:t>
      </w:r>
      <w:r w:rsidR="00F07E60" w:rsidRPr="00FF7827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F07E60" w:rsidRPr="00FF7827">
        <w:rPr>
          <w:color w:val="auto"/>
          <w:spacing w:val="0"/>
          <w:sz w:val="22"/>
          <w:szCs w:val="22"/>
        </w:rPr>
        <w:t>слуги Исполнителя</w:t>
      </w:r>
      <w:r w:rsidRPr="00FF7827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FF7827">
        <w:rPr>
          <w:color w:val="auto"/>
          <w:spacing w:val="0"/>
          <w:sz w:val="22"/>
          <w:szCs w:val="22"/>
        </w:rPr>
        <w:t>ому</w:t>
      </w:r>
      <w:r w:rsidRPr="00FF7827">
        <w:rPr>
          <w:color w:val="auto"/>
          <w:spacing w:val="0"/>
          <w:sz w:val="22"/>
          <w:szCs w:val="22"/>
        </w:rPr>
        <w:t xml:space="preserve"> Сторонами  Акт</w:t>
      </w:r>
      <w:r w:rsidR="00E75DEC" w:rsidRPr="00FF7827">
        <w:rPr>
          <w:color w:val="auto"/>
          <w:spacing w:val="0"/>
          <w:sz w:val="22"/>
          <w:szCs w:val="22"/>
        </w:rPr>
        <w:t>у</w:t>
      </w:r>
      <w:r w:rsidR="00244C00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FF7827">
        <w:rPr>
          <w:color w:val="auto"/>
          <w:spacing w:val="0"/>
          <w:sz w:val="22"/>
          <w:szCs w:val="22"/>
        </w:rPr>
        <w:t>в порядке, определенном</w:t>
      </w:r>
      <w:r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FF7827">
        <w:rPr>
          <w:color w:val="auto"/>
          <w:spacing w:val="0"/>
          <w:sz w:val="22"/>
          <w:szCs w:val="22"/>
        </w:rPr>
        <w:t>: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FF7827">
        <w:rPr>
          <w:color w:val="auto"/>
          <w:spacing w:val="0"/>
          <w:sz w:val="22"/>
          <w:szCs w:val="22"/>
        </w:rPr>
        <w:t xml:space="preserve"> оказания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2D77B4" w:rsidRPr="00FF7827">
        <w:rPr>
          <w:color w:val="auto"/>
          <w:spacing w:val="0"/>
          <w:sz w:val="22"/>
          <w:szCs w:val="22"/>
        </w:rPr>
        <w:t xml:space="preserve">слуг и </w:t>
      </w:r>
      <w:r w:rsidR="00AF6802" w:rsidRPr="00FF7827">
        <w:rPr>
          <w:color w:val="auto"/>
          <w:spacing w:val="0"/>
          <w:sz w:val="22"/>
          <w:szCs w:val="22"/>
        </w:rPr>
        <w:t xml:space="preserve">их </w:t>
      </w:r>
      <w:r w:rsidR="008E24B5" w:rsidRPr="00FF7827">
        <w:rPr>
          <w:color w:val="auto"/>
          <w:spacing w:val="0"/>
          <w:sz w:val="22"/>
          <w:szCs w:val="22"/>
        </w:rPr>
        <w:t>соответствие</w:t>
      </w:r>
      <w:r w:rsidR="002D77B4" w:rsidRPr="00FF7827">
        <w:rPr>
          <w:color w:val="auto"/>
          <w:spacing w:val="0"/>
          <w:sz w:val="22"/>
          <w:szCs w:val="22"/>
        </w:rPr>
        <w:t xml:space="preserve"> </w:t>
      </w:r>
      <w:r w:rsidR="00E90BF0" w:rsidRPr="00FF7827">
        <w:rPr>
          <w:color w:val="auto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FF7827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FF7827">
        <w:rPr>
          <w:color w:val="auto"/>
          <w:spacing w:val="0"/>
          <w:sz w:val="22"/>
          <w:szCs w:val="22"/>
        </w:rPr>
        <w:t>ё</w:t>
      </w:r>
      <w:r w:rsidR="008E74BA" w:rsidRPr="00FF7827">
        <w:rPr>
          <w:color w:val="auto"/>
          <w:spacing w:val="0"/>
          <w:sz w:val="22"/>
          <w:szCs w:val="22"/>
        </w:rPr>
        <w:t>ма</w:t>
      </w:r>
      <w:r w:rsidRPr="00FF7827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</w:t>
      </w:r>
      <w:r w:rsidR="00EA4EA9" w:rsidRPr="00FF7827">
        <w:rPr>
          <w:color w:val="auto"/>
          <w:spacing w:val="0"/>
          <w:sz w:val="22"/>
          <w:szCs w:val="22"/>
        </w:rPr>
        <w:t>о</w:t>
      </w:r>
      <w:r w:rsidRPr="00FF7827">
        <w:rPr>
          <w:color w:val="auto"/>
          <w:spacing w:val="0"/>
          <w:sz w:val="22"/>
          <w:szCs w:val="22"/>
        </w:rPr>
        <w:t>говору.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</w:t>
      </w:r>
      <w:r w:rsidR="007625A0" w:rsidRPr="00FF7827">
        <w:rPr>
          <w:color w:val="auto"/>
          <w:spacing w:val="0"/>
          <w:sz w:val="22"/>
          <w:szCs w:val="22"/>
        </w:rPr>
        <w:t>, определенных Графиком</w:t>
      </w:r>
      <w:r w:rsidR="008E74BA"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8E5C59" w:rsidRPr="00FF7827">
        <w:rPr>
          <w:color w:val="auto"/>
          <w:spacing w:val="0"/>
          <w:sz w:val="22"/>
          <w:szCs w:val="22"/>
        </w:rPr>
        <w:t xml:space="preserve"> (</w:t>
      </w:r>
      <w:permStart w:id="605822524" w:edGrp="everyone"/>
      <w:r w:rsidR="00F1208A" w:rsidRPr="00FF7827">
        <w:rPr>
          <w:color w:val="auto"/>
          <w:spacing w:val="0"/>
          <w:sz w:val="22"/>
          <w:szCs w:val="22"/>
        </w:rPr>
        <w:t>П</w:t>
      </w:r>
      <w:r w:rsidR="008E5C59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permEnd w:id="605822524"/>
      <w:r w:rsidR="008E5C59" w:rsidRPr="00FF7827">
        <w:rPr>
          <w:color w:val="auto"/>
          <w:spacing w:val="0"/>
          <w:sz w:val="22"/>
          <w:szCs w:val="22"/>
        </w:rPr>
        <w:t>)</w:t>
      </w:r>
      <w:r w:rsidR="007625A0" w:rsidRPr="00FF7827">
        <w:rPr>
          <w:color w:val="auto"/>
          <w:spacing w:val="0"/>
          <w:sz w:val="22"/>
          <w:szCs w:val="22"/>
        </w:rPr>
        <w:t>,</w:t>
      </w:r>
      <w:r w:rsidRPr="00FF7827">
        <w:rPr>
          <w:color w:val="auto"/>
          <w:spacing w:val="0"/>
          <w:sz w:val="22"/>
          <w:szCs w:val="22"/>
        </w:rPr>
        <w:t xml:space="preserve"> по взаимному согласованию </w:t>
      </w:r>
      <w:r w:rsidR="00A8084D" w:rsidRPr="00FF7827">
        <w:rPr>
          <w:color w:val="auto"/>
          <w:spacing w:val="0"/>
          <w:sz w:val="22"/>
          <w:szCs w:val="22"/>
        </w:rPr>
        <w:t>С</w:t>
      </w:r>
      <w:r w:rsidRPr="00FF7827">
        <w:rPr>
          <w:color w:val="auto"/>
          <w:spacing w:val="0"/>
          <w:sz w:val="22"/>
          <w:szCs w:val="22"/>
        </w:rPr>
        <w:t>торон.</w:t>
      </w:r>
    </w:p>
    <w:p w:rsidR="0069794B" w:rsidRDefault="0069794B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1465716074" w:edGrp="everyone"/>
    </w:p>
    <w:p w:rsidR="00A6046C" w:rsidRPr="00FF7827" w:rsidRDefault="00A6046C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</w:p>
    <w:permEnd w:id="1465716074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3. </w:t>
      </w:r>
      <w:r w:rsidR="007625A0" w:rsidRPr="00FF7827">
        <w:rPr>
          <w:color w:val="auto"/>
          <w:spacing w:val="0"/>
          <w:sz w:val="22"/>
          <w:szCs w:val="22"/>
        </w:rPr>
        <w:t>ПОРЯДОК</w:t>
      </w:r>
      <w:r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FF7827">
        <w:rPr>
          <w:color w:val="auto"/>
          <w:spacing w:val="0"/>
          <w:sz w:val="22"/>
          <w:szCs w:val="22"/>
        </w:rPr>
        <w:t xml:space="preserve"> И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E051E5" w:rsidRPr="00FF7827">
        <w:rPr>
          <w:color w:val="auto"/>
          <w:spacing w:val="0"/>
          <w:sz w:val="22"/>
          <w:szCs w:val="22"/>
        </w:rPr>
        <w:t>ПРИЁ</w:t>
      </w:r>
      <w:r w:rsidR="002805D6" w:rsidRPr="00FF7827">
        <w:rPr>
          <w:color w:val="auto"/>
          <w:spacing w:val="0"/>
          <w:sz w:val="22"/>
          <w:szCs w:val="22"/>
        </w:rPr>
        <w:t>МКА И</w:t>
      </w:r>
      <w:r w:rsidR="008E24B5" w:rsidRPr="00FF7827">
        <w:rPr>
          <w:color w:val="auto"/>
          <w:spacing w:val="0"/>
          <w:sz w:val="22"/>
          <w:szCs w:val="22"/>
        </w:rPr>
        <w:t>Х</w:t>
      </w:r>
      <w:r w:rsidR="002805D6" w:rsidRPr="00FF7827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FF7827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FF7827">
        <w:rPr>
          <w:color w:val="auto"/>
          <w:spacing w:val="0"/>
          <w:sz w:val="22"/>
          <w:szCs w:val="22"/>
        </w:rPr>
        <w:t xml:space="preserve">одпунктом </w:t>
      </w:r>
      <w:r w:rsidR="00EA4EA9" w:rsidRPr="00FF7827">
        <w:rPr>
          <w:color w:val="auto"/>
          <w:spacing w:val="0"/>
          <w:sz w:val="22"/>
          <w:szCs w:val="22"/>
        </w:rPr>
        <w:t>1.</w:t>
      </w:r>
      <w:r w:rsidR="00AF6802" w:rsidRPr="00FF7827">
        <w:rPr>
          <w:color w:val="auto"/>
          <w:spacing w:val="0"/>
          <w:sz w:val="22"/>
          <w:szCs w:val="22"/>
        </w:rPr>
        <w:t>2</w:t>
      </w:r>
      <w:r w:rsidR="00EA4EA9" w:rsidRPr="00FF7827">
        <w:rPr>
          <w:color w:val="auto"/>
          <w:spacing w:val="0"/>
          <w:sz w:val="22"/>
          <w:szCs w:val="22"/>
        </w:rPr>
        <w:t xml:space="preserve"> настоящего Договора</w:t>
      </w:r>
      <w:permStart w:id="1562988324" w:edGrp="everyone"/>
      <w:r w:rsidRPr="00FF7827">
        <w:rPr>
          <w:color w:val="auto"/>
          <w:spacing w:val="0"/>
          <w:sz w:val="22"/>
          <w:szCs w:val="22"/>
        </w:rPr>
        <w:t xml:space="preserve"> в следующем порядке:</w:t>
      </w:r>
      <w:r w:rsidR="009901B8" w:rsidRPr="00FF7827">
        <w:rPr>
          <w:color w:val="auto"/>
          <w:spacing w:val="0"/>
          <w:sz w:val="22"/>
          <w:szCs w:val="22"/>
        </w:rPr>
        <w:t xml:space="preserve"> _____</w:t>
      </w:r>
      <w:r w:rsidR="00F1208A" w:rsidRPr="00FF7827">
        <w:rPr>
          <w:color w:val="auto"/>
          <w:spacing w:val="0"/>
          <w:sz w:val="22"/>
          <w:szCs w:val="22"/>
        </w:rPr>
        <w:t>____</w:t>
      </w:r>
      <w:r w:rsidR="00EA4EA9" w:rsidRPr="00FF7827">
        <w:rPr>
          <w:color w:val="auto"/>
          <w:spacing w:val="0"/>
          <w:sz w:val="22"/>
          <w:szCs w:val="22"/>
        </w:rPr>
        <w:t>__________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i/>
          <w:color w:val="auto"/>
          <w:spacing w:val="0"/>
          <w:sz w:val="22"/>
          <w:szCs w:val="22"/>
        </w:rPr>
        <w:t>(указать периодичность)</w:t>
      </w:r>
      <w:permEnd w:id="1562988324"/>
      <w:r w:rsidR="00F1208A" w:rsidRPr="00FF7827">
        <w:rPr>
          <w:i/>
          <w:color w:val="auto"/>
          <w:spacing w:val="0"/>
          <w:sz w:val="22"/>
          <w:szCs w:val="22"/>
        </w:rPr>
        <w:t>.</w:t>
      </w:r>
      <w:r w:rsidR="007770CA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89193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3.2.</w:t>
      </w:r>
      <w:r w:rsidR="000D3227" w:rsidRPr="00FF7827">
        <w:rPr>
          <w:color w:val="auto"/>
          <w:spacing w:val="0"/>
          <w:sz w:val="22"/>
          <w:szCs w:val="22"/>
        </w:rPr>
        <w:t xml:space="preserve"> </w:t>
      </w:r>
      <w:permStart w:id="321334354" w:edGrp="everyone"/>
      <w:r w:rsidR="00891934" w:rsidRPr="00FF7827">
        <w:rPr>
          <w:color w:val="auto"/>
          <w:spacing w:val="0"/>
          <w:sz w:val="22"/>
          <w:szCs w:val="22"/>
        </w:rPr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FF7827">
        <w:rPr>
          <w:color w:val="auto"/>
          <w:spacing w:val="0"/>
          <w:sz w:val="22"/>
          <w:szCs w:val="22"/>
        </w:rPr>
        <w:t>________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69794B" w:rsidRPr="00FF7827">
        <w:rPr>
          <w:i/>
          <w:color w:val="auto"/>
          <w:spacing w:val="0"/>
          <w:sz w:val="22"/>
          <w:szCs w:val="22"/>
        </w:rPr>
        <w:t>(если применимо)</w:t>
      </w:r>
      <w:r w:rsidR="00E75F04" w:rsidRPr="00FF7827">
        <w:rPr>
          <w:i/>
          <w:color w:val="auto"/>
          <w:spacing w:val="0"/>
          <w:sz w:val="22"/>
          <w:szCs w:val="22"/>
        </w:rPr>
        <w:t>.</w:t>
      </w:r>
      <w:permEnd w:id="321334354"/>
    </w:p>
    <w:p w:rsidR="00A8084D" w:rsidRPr="00FF7827" w:rsidRDefault="008919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031577101" w:edGrp="everyone"/>
      <w:r w:rsidRPr="00FF7827">
        <w:rPr>
          <w:color w:val="auto"/>
          <w:spacing w:val="0"/>
          <w:sz w:val="22"/>
          <w:szCs w:val="22"/>
        </w:rPr>
        <w:t xml:space="preserve">3.3. </w:t>
      </w:r>
      <w:r w:rsidR="00E62794" w:rsidRPr="00FF7827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FF7827">
        <w:rPr>
          <w:color w:val="auto"/>
          <w:spacing w:val="0"/>
          <w:sz w:val="22"/>
          <w:szCs w:val="22"/>
        </w:rPr>
        <w:t>исполнения</w:t>
      </w:r>
      <w:r w:rsidR="00EA4EA9" w:rsidRPr="00FF7827">
        <w:rPr>
          <w:color w:val="auto"/>
          <w:spacing w:val="0"/>
          <w:sz w:val="22"/>
          <w:szCs w:val="22"/>
        </w:rPr>
        <w:t xml:space="preserve"> обязательств </w:t>
      </w:r>
      <w:r w:rsidR="00FB675D" w:rsidRPr="00FF7827">
        <w:rPr>
          <w:color w:val="auto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A8084D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A8084D" w:rsidRPr="00FF7827">
        <w:rPr>
          <w:color w:val="auto"/>
          <w:spacing w:val="0"/>
          <w:sz w:val="22"/>
          <w:szCs w:val="22"/>
        </w:rPr>
        <w:t>)</w:t>
      </w:r>
      <w:r w:rsidR="00FB675D" w:rsidRPr="00FF7827">
        <w:rPr>
          <w:color w:val="auto"/>
          <w:spacing w:val="0"/>
          <w:sz w:val="22"/>
          <w:szCs w:val="22"/>
        </w:rPr>
        <w:t>,</w:t>
      </w:r>
      <w:r w:rsidR="00EA4EA9" w:rsidRPr="00FF7827">
        <w:rPr>
          <w:color w:val="auto"/>
          <w:spacing w:val="0"/>
          <w:sz w:val="22"/>
          <w:szCs w:val="22"/>
        </w:rPr>
        <w:t xml:space="preserve"> </w:t>
      </w:r>
      <w:r w:rsidR="004E5FBA" w:rsidRPr="004E5FBA">
        <w:rPr>
          <w:color w:val="auto"/>
          <w:spacing w:val="0"/>
          <w:sz w:val="22"/>
          <w:szCs w:val="22"/>
        </w:rPr>
        <w:t>Исполнитель направляет Заказчику в 3 (Трех) дневный срок в двух экземплярах Акт об оказании услуг. На основании подписанного сторонами Акта об оказании услуг Исполнитель предоставляет Заказчику счёт и счёт-фактуру.</w:t>
      </w:r>
      <w:r w:rsidR="00A8084D" w:rsidRPr="00FF7827">
        <w:rPr>
          <w:color w:val="auto"/>
          <w:spacing w:val="0"/>
          <w:sz w:val="22"/>
          <w:szCs w:val="22"/>
        </w:rPr>
        <w:t xml:space="preserve"> </w:t>
      </w:r>
    </w:p>
    <w:p w:rsidR="00FB675D" w:rsidRPr="00FF7827" w:rsidRDefault="00A8084D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FF7827">
        <w:rPr>
          <w:i/>
          <w:color w:val="auto"/>
          <w:spacing w:val="0"/>
          <w:sz w:val="22"/>
          <w:szCs w:val="22"/>
        </w:rPr>
        <w:t>ё</w:t>
      </w:r>
      <w:r w:rsidRPr="00FF7827">
        <w:rPr>
          <w:i/>
          <w:color w:val="auto"/>
          <w:spacing w:val="0"/>
          <w:sz w:val="22"/>
          <w:szCs w:val="22"/>
        </w:rPr>
        <w:t>т и сч</w:t>
      </w:r>
      <w:r w:rsidR="00A04FEC" w:rsidRPr="00FF7827">
        <w:rPr>
          <w:i/>
          <w:color w:val="auto"/>
          <w:spacing w:val="0"/>
          <w:sz w:val="22"/>
          <w:szCs w:val="22"/>
        </w:rPr>
        <w:t>ё</w:t>
      </w:r>
      <w:r w:rsidRPr="00FF7827">
        <w:rPr>
          <w:i/>
          <w:color w:val="auto"/>
          <w:spacing w:val="0"/>
          <w:sz w:val="22"/>
          <w:szCs w:val="22"/>
        </w:rPr>
        <w:t xml:space="preserve">т-фактуру не позднее </w:t>
      </w:r>
      <w:r w:rsidR="00445BAE" w:rsidRPr="00FF7827">
        <w:rPr>
          <w:i/>
          <w:color w:val="auto"/>
          <w:spacing w:val="0"/>
          <w:sz w:val="22"/>
          <w:szCs w:val="22"/>
        </w:rPr>
        <w:t>0</w:t>
      </w:r>
      <w:r w:rsidRPr="00FF7827">
        <w:rPr>
          <w:i/>
          <w:color w:val="auto"/>
          <w:spacing w:val="0"/>
          <w:sz w:val="22"/>
          <w:szCs w:val="22"/>
        </w:rPr>
        <w:t>5</w:t>
      </w:r>
      <w:r w:rsidR="00445BAE" w:rsidRPr="00FF7827">
        <w:rPr>
          <w:i/>
          <w:color w:val="auto"/>
          <w:spacing w:val="0"/>
          <w:sz w:val="22"/>
          <w:szCs w:val="22"/>
        </w:rPr>
        <w:t xml:space="preserve"> (П</w:t>
      </w:r>
      <w:r w:rsidR="00F1208A" w:rsidRPr="00FF7827">
        <w:rPr>
          <w:i/>
          <w:color w:val="auto"/>
          <w:spacing w:val="0"/>
          <w:sz w:val="22"/>
          <w:szCs w:val="22"/>
        </w:rPr>
        <w:t>ятого)</w:t>
      </w:r>
      <w:r w:rsidRPr="00FF7827">
        <w:rPr>
          <w:i/>
          <w:color w:val="auto"/>
          <w:spacing w:val="0"/>
          <w:sz w:val="22"/>
          <w:szCs w:val="22"/>
        </w:rPr>
        <w:t xml:space="preserve"> числа месяца, следующего за отч</w:t>
      </w:r>
      <w:r w:rsidR="00A04FEC" w:rsidRPr="00FF7827">
        <w:rPr>
          <w:i/>
          <w:color w:val="auto"/>
          <w:spacing w:val="0"/>
          <w:sz w:val="22"/>
          <w:szCs w:val="22"/>
        </w:rPr>
        <w:t>ё</w:t>
      </w:r>
      <w:r w:rsidRPr="00FF7827">
        <w:rPr>
          <w:i/>
          <w:color w:val="auto"/>
          <w:spacing w:val="0"/>
          <w:sz w:val="22"/>
          <w:szCs w:val="22"/>
        </w:rPr>
        <w:t>тным</w:t>
      </w:r>
      <w:r w:rsidR="00E62794" w:rsidRPr="00FF7827">
        <w:rPr>
          <w:i/>
          <w:color w:val="auto"/>
          <w:spacing w:val="0"/>
          <w:sz w:val="22"/>
          <w:szCs w:val="22"/>
        </w:rPr>
        <w:t>.</w:t>
      </w:r>
      <w:permEnd w:id="2031577101"/>
      <w:r w:rsidR="00231FC2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AF6802" w:rsidRPr="00FF7827" w:rsidRDefault="00E87CBE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968245677" w:edGrp="everyone"/>
      <w:r w:rsidRPr="00FF7827">
        <w:rPr>
          <w:color w:val="auto"/>
          <w:spacing w:val="0"/>
          <w:sz w:val="22"/>
          <w:szCs w:val="22"/>
        </w:rPr>
        <w:t>3.4</w:t>
      </w:r>
      <w:r w:rsidR="00E62794" w:rsidRPr="00FF7827">
        <w:rPr>
          <w:color w:val="auto"/>
          <w:spacing w:val="0"/>
          <w:sz w:val="22"/>
          <w:szCs w:val="22"/>
        </w:rPr>
        <w:t>.</w:t>
      </w:r>
      <w:permEnd w:id="968245677"/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AF6802" w:rsidRPr="00FF7827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FF7827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FF7827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FF7827">
        <w:rPr>
          <w:color w:val="auto"/>
          <w:spacing w:val="0"/>
          <w:sz w:val="22"/>
          <w:szCs w:val="22"/>
        </w:rPr>
        <w:t>10</w:t>
      </w:r>
      <w:r w:rsidR="00445BAE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деся</w:t>
      </w:r>
      <w:r w:rsidR="0059405D" w:rsidRPr="00FF7827">
        <w:rPr>
          <w:color w:val="auto"/>
          <w:spacing w:val="0"/>
          <w:sz w:val="22"/>
          <w:szCs w:val="22"/>
        </w:rPr>
        <w:t>ти)</w:t>
      </w:r>
      <w:r w:rsidR="00AF6802" w:rsidRPr="00FF7827">
        <w:rPr>
          <w:color w:val="auto"/>
          <w:spacing w:val="0"/>
          <w:sz w:val="22"/>
          <w:szCs w:val="22"/>
        </w:rPr>
        <w:t xml:space="preserve"> </w:t>
      </w:r>
      <w:r w:rsidR="008E74BA" w:rsidRPr="00FF7827">
        <w:rPr>
          <w:color w:val="auto"/>
          <w:spacing w:val="0"/>
          <w:sz w:val="22"/>
          <w:szCs w:val="22"/>
        </w:rPr>
        <w:t>рабочих</w:t>
      </w:r>
      <w:r w:rsidR="00AF6802" w:rsidRPr="00FF7827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FF7827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391001855" w:edGrp="everyone"/>
      <w:r w:rsidRPr="00FF7827">
        <w:rPr>
          <w:color w:val="auto"/>
          <w:spacing w:val="0"/>
          <w:sz w:val="22"/>
          <w:szCs w:val="22"/>
        </w:rPr>
        <w:t>3.5.</w:t>
      </w:r>
      <w:permEnd w:id="391001855"/>
      <w:r w:rsidR="00B9616D" w:rsidRPr="00FF7827">
        <w:rPr>
          <w:color w:val="auto"/>
          <w:spacing w:val="0"/>
          <w:sz w:val="22"/>
          <w:szCs w:val="22"/>
        </w:rPr>
        <w:t xml:space="preserve">   </w:t>
      </w:r>
      <w:r w:rsidRPr="00FF7827">
        <w:rPr>
          <w:color w:val="auto"/>
          <w:spacing w:val="0"/>
          <w:sz w:val="22"/>
          <w:szCs w:val="22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325201332" w:edGrp="everyone"/>
      <w:r w:rsidRPr="00FF7827">
        <w:rPr>
          <w:color w:val="auto"/>
          <w:spacing w:val="0"/>
          <w:sz w:val="22"/>
          <w:szCs w:val="22"/>
        </w:rPr>
        <w:t>3.6.</w:t>
      </w:r>
      <w:permEnd w:id="325201332"/>
      <w:r w:rsidRPr="00FF7827">
        <w:rPr>
          <w:color w:val="auto"/>
          <w:spacing w:val="0"/>
          <w:sz w:val="22"/>
          <w:szCs w:val="22"/>
        </w:rPr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678591106" w:edGrp="everyone"/>
      <w:r w:rsidRPr="00FF7827">
        <w:rPr>
          <w:color w:val="auto"/>
          <w:spacing w:val="0"/>
          <w:sz w:val="22"/>
          <w:szCs w:val="22"/>
        </w:rPr>
        <w:t>3.7.</w:t>
      </w:r>
      <w:permEnd w:id="1678591106"/>
      <w:r w:rsidRPr="00FF7827">
        <w:rPr>
          <w:color w:val="auto"/>
          <w:spacing w:val="0"/>
          <w:sz w:val="22"/>
          <w:szCs w:val="22"/>
        </w:rPr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981274562" w:edGrp="everyone"/>
      <w:r w:rsidRPr="00FF7827">
        <w:rPr>
          <w:color w:val="auto"/>
          <w:spacing w:val="0"/>
          <w:sz w:val="22"/>
          <w:szCs w:val="22"/>
        </w:rPr>
        <w:t xml:space="preserve">___________ </w:t>
      </w:r>
      <w:r w:rsidRPr="00FF7827">
        <w:rPr>
          <w:i/>
          <w:color w:val="auto"/>
          <w:spacing w:val="0"/>
          <w:sz w:val="22"/>
          <w:szCs w:val="22"/>
        </w:rPr>
        <w:t>(указывается наименование результата)</w:t>
      </w:r>
      <w:permEnd w:id="981274562"/>
      <w:r w:rsidRPr="00FF7827">
        <w:rPr>
          <w:color w:val="auto"/>
          <w:spacing w:val="0"/>
          <w:sz w:val="22"/>
          <w:szCs w:val="22"/>
        </w:rPr>
        <w:t xml:space="preserve">, </w:t>
      </w:r>
      <w:r w:rsidRPr="00FF7827">
        <w:rPr>
          <w:color w:val="auto"/>
          <w:spacing w:val="0"/>
          <w:sz w:val="22"/>
          <w:szCs w:val="22"/>
        </w:rPr>
        <w:lastRenderedPageBreak/>
        <w:t xml:space="preserve">обнаруженными в течение </w:t>
      </w:r>
      <w:permStart w:id="1553009433" w:edGrp="everyone"/>
      <w:r w:rsidRPr="00FF7827">
        <w:rPr>
          <w:color w:val="auto"/>
          <w:spacing w:val="0"/>
          <w:sz w:val="22"/>
          <w:szCs w:val="22"/>
        </w:rPr>
        <w:t xml:space="preserve">___________ </w:t>
      </w:r>
      <w:r w:rsidRPr="00FF7827">
        <w:rPr>
          <w:i/>
          <w:color w:val="auto"/>
          <w:spacing w:val="0"/>
          <w:sz w:val="22"/>
          <w:szCs w:val="22"/>
        </w:rPr>
        <w:t>(указывается период времени</w:t>
      </w:r>
      <w:r w:rsidR="0075379A" w:rsidRPr="00FF7827">
        <w:rPr>
          <w:i/>
          <w:color w:val="auto"/>
          <w:spacing w:val="0"/>
          <w:sz w:val="22"/>
          <w:szCs w:val="22"/>
        </w:rPr>
        <w:t xml:space="preserve"> более              2-х лет</w:t>
      </w:r>
      <w:r w:rsidRPr="00FF7827">
        <w:rPr>
          <w:i/>
          <w:color w:val="auto"/>
          <w:spacing w:val="0"/>
          <w:sz w:val="22"/>
          <w:szCs w:val="22"/>
        </w:rPr>
        <w:t>)</w:t>
      </w:r>
      <w:permEnd w:id="1553009433"/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Default="00B9616D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  <w:permStart w:id="78643783" w:edGrp="everyone"/>
    </w:p>
    <w:p w:rsidR="00A6046C" w:rsidRPr="00FF7827" w:rsidRDefault="00A6046C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</w:p>
    <w:permEnd w:id="78643783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42622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4.1. Общая стоимость оказ</w:t>
      </w:r>
      <w:r w:rsidR="0030158D" w:rsidRPr="00FF7827">
        <w:rPr>
          <w:color w:val="auto"/>
          <w:spacing w:val="0"/>
          <w:sz w:val="22"/>
          <w:szCs w:val="22"/>
        </w:rPr>
        <w:t>ываемых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составляет</w:t>
      </w:r>
      <w:r w:rsidR="00445BAE" w:rsidRPr="00FF7827">
        <w:rPr>
          <w:color w:val="auto"/>
          <w:spacing w:val="0"/>
          <w:sz w:val="22"/>
          <w:szCs w:val="22"/>
        </w:rPr>
        <w:t>:</w:t>
      </w:r>
      <w:permStart w:id="974749095" w:edGrp="everyone"/>
      <w:r w:rsidR="00F1208A" w:rsidRPr="00FF7827">
        <w:rPr>
          <w:color w:val="auto"/>
          <w:spacing w:val="0"/>
          <w:sz w:val="22"/>
          <w:szCs w:val="22"/>
        </w:rPr>
        <w:t>________</w:t>
      </w:r>
      <w:permEnd w:id="974749095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564010590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permEnd w:id="564010590"/>
      <w:r w:rsidR="00F1208A" w:rsidRPr="00FF7827">
        <w:rPr>
          <w:color w:val="auto"/>
          <w:spacing w:val="0"/>
          <w:sz w:val="22"/>
          <w:szCs w:val="22"/>
        </w:rPr>
        <w:t xml:space="preserve"> рублей </w:t>
      </w:r>
      <w:permStart w:id="1372876652" w:edGrp="everyone"/>
      <w:r w:rsidR="00F1208A" w:rsidRPr="00FF7827">
        <w:rPr>
          <w:color w:val="auto"/>
          <w:spacing w:val="0"/>
          <w:sz w:val="22"/>
          <w:szCs w:val="22"/>
        </w:rPr>
        <w:t>___</w:t>
      </w:r>
      <w:permEnd w:id="1372876652"/>
      <w:r w:rsidR="00F1208A" w:rsidRPr="00FF7827">
        <w:rPr>
          <w:color w:val="auto"/>
          <w:spacing w:val="0"/>
          <w:sz w:val="22"/>
          <w:szCs w:val="22"/>
        </w:rPr>
        <w:t xml:space="preserve"> копеек), в т.ч. НДС</w:t>
      </w:r>
      <w:r w:rsidR="00445BAE" w:rsidRPr="00FF7827">
        <w:rPr>
          <w:color w:val="auto"/>
          <w:spacing w:val="0"/>
          <w:sz w:val="22"/>
          <w:szCs w:val="22"/>
        </w:rPr>
        <w:t>(</w:t>
      </w:r>
      <w:permStart w:id="1177813987" w:edGrp="everyone"/>
      <w:r w:rsidR="00445BAE" w:rsidRPr="00FF7827">
        <w:rPr>
          <w:color w:val="auto"/>
          <w:spacing w:val="0"/>
          <w:sz w:val="22"/>
          <w:szCs w:val="22"/>
        </w:rPr>
        <w:t>18%</w:t>
      </w:r>
      <w:permEnd w:id="1177813987"/>
      <w:r w:rsidR="00445BAE" w:rsidRPr="00FF7827">
        <w:rPr>
          <w:color w:val="auto"/>
          <w:spacing w:val="0"/>
          <w:sz w:val="22"/>
          <w:szCs w:val="22"/>
        </w:rPr>
        <w:t>) в размере: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permStart w:id="555577905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permEnd w:id="555577905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1241975506" w:edGrp="everyone"/>
      <w:r w:rsidR="00F1208A" w:rsidRPr="00FF7827">
        <w:rPr>
          <w:color w:val="auto"/>
          <w:spacing w:val="0"/>
          <w:sz w:val="22"/>
          <w:szCs w:val="22"/>
        </w:rPr>
        <w:t>______</w:t>
      </w:r>
      <w:permEnd w:id="1241975506"/>
      <w:r w:rsidR="00F1208A" w:rsidRPr="00FF7827">
        <w:rPr>
          <w:color w:val="auto"/>
          <w:spacing w:val="0"/>
          <w:sz w:val="22"/>
          <w:szCs w:val="22"/>
        </w:rPr>
        <w:t xml:space="preserve">рублей </w:t>
      </w:r>
      <w:permStart w:id="1983589381" w:edGrp="everyone"/>
      <w:r w:rsidR="00F1208A" w:rsidRPr="00FF7827">
        <w:rPr>
          <w:color w:val="auto"/>
          <w:spacing w:val="0"/>
          <w:sz w:val="22"/>
          <w:szCs w:val="22"/>
        </w:rPr>
        <w:t>_____</w:t>
      </w:r>
      <w:permEnd w:id="1983589381"/>
      <w:r w:rsidR="00F1208A" w:rsidRPr="00FF7827">
        <w:rPr>
          <w:color w:val="auto"/>
          <w:spacing w:val="0"/>
          <w:sz w:val="22"/>
          <w:szCs w:val="22"/>
        </w:rPr>
        <w:t>копеек).</w:t>
      </w:r>
    </w:p>
    <w:p w:rsidR="00445BAE" w:rsidRPr="00FF7827" w:rsidRDefault="007770CA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 </w:t>
      </w:r>
      <w:permStart w:id="1588532173" w:edGrp="everyone"/>
      <w:r w:rsidR="000C782A" w:rsidRPr="00FF7827">
        <w:rPr>
          <w:i/>
          <w:color w:val="auto"/>
          <w:spacing w:val="0"/>
          <w:sz w:val="22"/>
          <w:szCs w:val="22"/>
        </w:rPr>
        <w:t xml:space="preserve">(В случае если услуги оказываются </w:t>
      </w:r>
      <w:r w:rsidR="00426224" w:rsidRPr="00FF7827">
        <w:rPr>
          <w:i/>
          <w:color w:val="auto"/>
          <w:spacing w:val="0"/>
          <w:sz w:val="22"/>
          <w:szCs w:val="22"/>
        </w:rPr>
        <w:t xml:space="preserve">Исполнителем </w:t>
      </w:r>
      <w:r w:rsidR="000C782A" w:rsidRPr="00FF7827">
        <w:rPr>
          <w:i/>
          <w:color w:val="auto"/>
          <w:spacing w:val="0"/>
          <w:sz w:val="22"/>
          <w:szCs w:val="22"/>
        </w:rPr>
        <w:t>ежемесячно, Стороны ежемесячно составляют Акт об оказании услуг из расч</w:t>
      </w:r>
      <w:r w:rsidR="00EC4209" w:rsidRPr="00FF7827">
        <w:rPr>
          <w:i/>
          <w:color w:val="auto"/>
          <w:spacing w:val="0"/>
          <w:sz w:val="22"/>
          <w:szCs w:val="22"/>
        </w:rPr>
        <w:t>ё</w:t>
      </w:r>
      <w:r w:rsidR="000C782A" w:rsidRPr="00FF7827">
        <w:rPr>
          <w:i/>
          <w:color w:val="auto"/>
          <w:spacing w:val="0"/>
          <w:sz w:val="22"/>
          <w:szCs w:val="22"/>
        </w:rPr>
        <w:t>та количества календарных дней</w:t>
      </w:r>
      <w:r w:rsidR="00733D22" w:rsidRPr="00FF7827">
        <w:rPr>
          <w:i/>
          <w:color w:val="auto"/>
          <w:spacing w:val="0"/>
          <w:sz w:val="22"/>
          <w:szCs w:val="22"/>
        </w:rPr>
        <w:t xml:space="preserve"> в месяц</w:t>
      </w:r>
      <w:r w:rsidR="0031391B" w:rsidRPr="00FF7827">
        <w:rPr>
          <w:i/>
          <w:color w:val="auto"/>
          <w:spacing w:val="0"/>
          <w:sz w:val="22"/>
          <w:szCs w:val="22"/>
        </w:rPr>
        <w:t>.</w:t>
      </w:r>
      <w:r w:rsidR="00907C87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A32AE8" w:rsidRPr="00FF7827" w:rsidRDefault="00445BAE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При невозможности определения </w:t>
      </w:r>
      <w:r w:rsidR="00531F0D" w:rsidRPr="00FF7827">
        <w:rPr>
          <w:i/>
          <w:color w:val="auto"/>
          <w:spacing w:val="0"/>
          <w:sz w:val="22"/>
          <w:szCs w:val="22"/>
        </w:rPr>
        <w:t>общей стоимости оказываемых услуг на день</w:t>
      </w:r>
      <w:r w:rsidR="00EC4209" w:rsidRPr="00FF7827">
        <w:rPr>
          <w:i/>
          <w:color w:val="auto"/>
          <w:spacing w:val="0"/>
          <w:sz w:val="22"/>
          <w:szCs w:val="22"/>
        </w:rPr>
        <w:t xml:space="preserve"> подписания настоящего Договора</w:t>
      </w:r>
      <w:r w:rsidR="00531F0D" w:rsidRPr="00FF7827">
        <w:rPr>
          <w:i/>
          <w:color w:val="auto"/>
          <w:spacing w:val="0"/>
          <w:sz w:val="22"/>
          <w:szCs w:val="22"/>
        </w:rPr>
        <w:t xml:space="preserve"> </w:t>
      </w:r>
      <w:r w:rsidR="003106FC" w:rsidRPr="00FF7827">
        <w:rPr>
          <w:i/>
          <w:color w:val="auto"/>
          <w:spacing w:val="0"/>
          <w:sz w:val="22"/>
          <w:szCs w:val="22"/>
        </w:rPr>
        <w:t>С</w:t>
      </w:r>
      <w:r w:rsidR="00531F0D" w:rsidRPr="00FF7827">
        <w:rPr>
          <w:i/>
          <w:color w:val="auto"/>
          <w:spacing w:val="0"/>
          <w:sz w:val="22"/>
          <w:szCs w:val="22"/>
        </w:rPr>
        <w:t xml:space="preserve">тороны вправе </w:t>
      </w:r>
      <w:r w:rsidR="00A32AE8" w:rsidRPr="00FF7827">
        <w:rPr>
          <w:i/>
          <w:color w:val="auto"/>
          <w:spacing w:val="0"/>
          <w:sz w:val="22"/>
          <w:szCs w:val="22"/>
        </w:rPr>
        <w:t>определить</w:t>
      </w:r>
      <w:r w:rsidR="000B5213" w:rsidRPr="00FF7827">
        <w:rPr>
          <w:i/>
          <w:color w:val="auto"/>
          <w:spacing w:val="0"/>
          <w:sz w:val="22"/>
          <w:szCs w:val="22"/>
        </w:rPr>
        <w:t xml:space="preserve"> </w:t>
      </w:r>
      <w:r w:rsidR="00A32AE8" w:rsidRPr="00FF7827">
        <w:rPr>
          <w:i/>
          <w:color w:val="auto"/>
          <w:spacing w:val="0"/>
          <w:sz w:val="22"/>
          <w:szCs w:val="22"/>
        </w:rPr>
        <w:t>почасовую стоимость услуг,</w:t>
      </w:r>
      <w:r w:rsidR="000B5213" w:rsidRPr="00FF7827">
        <w:rPr>
          <w:i/>
          <w:color w:val="auto"/>
          <w:spacing w:val="0"/>
          <w:sz w:val="22"/>
          <w:szCs w:val="22"/>
        </w:rPr>
        <w:t xml:space="preserve"> </w:t>
      </w:r>
      <w:r w:rsidR="00A32AE8" w:rsidRPr="00FF7827">
        <w:rPr>
          <w:i/>
          <w:color w:val="auto"/>
          <w:spacing w:val="0"/>
          <w:sz w:val="22"/>
          <w:szCs w:val="22"/>
        </w:rPr>
        <w:t xml:space="preserve"> цену за единицу, сметную стоимость услуг, которые должны быть оформлены Протоколом согласования цены, являющемся неотъемлемой частью настоящего Договора</w:t>
      </w:r>
      <w:r w:rsidR="0059405D" w:rsidRPr="00FF7827">
        <w:rPr>
          <w:i/>
          <w:color w:val="auto"/>
          <w:spacing w:val="0"/>
          <w:sz w:val="22"/>
          <w:szCs w:val="22"/>
        </w:rPr>
        <w:t>)</w:t>
      </w:r>
      <w:r w:rsidR="00A32AE8" w:rsidRPr="00FF7827">
        <w:rPr>
          <w:i/>
          <w:color w:val="auto"/>
          <w:spacing w:val="0"/>
          <w:sz w:val="22"/>
          <w:szCs w:val="22"/>
        </w:rPr>
        <w:t>.</w:t>
      </w:r>
      <w:permEnd w:id="1588532173"/>
    </w:p>
    <w:p w:rsidR="00211D34" w:rsidRPr="00FF7827" w:rsidRDefault="00211D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Общая стоимость оказываемых услуг подлежит изменению при условии  согласования </w:t>
      </w:r>
      <w:r w:rsidRPr="00FF7827">
        <w:rPr>
          <w:color w:val="auto"/>
          <w:sz w:val="22"/>
          <w:szCs w:val="22"/>
        </w:rPr>
        <w:t xml:space="preserve"> ее сторонами путем подписания дополнительного соглашения к настоящему Договору. </w:t>
      </w:r>
    </w:p>
    <w:p w:rsidR="00F1208A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2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F1208A" w:rsidRPr="00FF7827">
        <w:rPr>
          <w:color w:val="auto"/>
          <w:spacing w:val="0"/>
          <w:sz w:val="22"/>
          <w:szCs w:val="22"/>
        </w:rPr>
        <w:t xml:space="preserve">В цену Договора </w:t>
      </w:r>
      <w:permStart w:id="1137914027" w:edGrp="everyone"/>
      <w:r w:rsidR="00F1208A" w:rsidRPr="00FF7827">
        <w:rPr>
          <w:color w:val="auto"/>
          <w:spacing w:val="0"/>
          <w:sz w:val="22"/>
          <w:szCs w:val="22"/>
        </w:rPr>
        <w:t>включены</w:t>
      </w:r>
      <w:permEnd w:id="1137914027"/>
      <w:r w:rsidR="00F1208A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FF7827" w:rsidRDefault="00211D3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FF7827" w:rsidRDefault="00A32AE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3</w:t>
      </w:r>
      <w:r w:rsidR="00EA4EA9" w:rsidRPr="00FF7827">
        <w:rPr>
          <w:color w:val="auto"/>
          <w:spacing w:val="0"/>
          <w:sz w:val="22"/>
          <w:szCs w:val="22"/>
        </w:rPr>
        <w:t xml:space="preserve">. </w:t>
      </w:r>
      <w:r w:rsidR="00E62794" w:rsidRPr="00FF7827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FF7827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FF7827">
        <w:rPr>
          <w:color w:val="auto"/>
          <w:spacing w:val="0"/>
          <w:sz w:val="22"/>
          <w:szCs w:val="22"/>
        </w:rPr>
        <w:t>Акт</w:t>
      </w:r>
      <w:r w:rsidR="00EA4EA9" w:rsidRPr="00FF7827">
        <w:rPr>
          <w:color w:val="auto"/>
          <w:spacing w:val="0"/>
          <w:sz w:val="22"/>
          <w:szCs w:val="22"/>
        </w:rPr>
        <w:t>а</w:t>
      </w:r>
      <w:r w:rsidR="00244C00" w:rsidRPr="00FF7827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FF7827">
        <w:rPr>
          <w:color w:val="auto"/>
          <w:spacing w:val="0"/>
          <w:sz w:val="22"/>
          <w:szCs w:val="22"/>
        </w:rPr>
        <w:t>луг</w:t>
      </w:r>
      <w:r w:rsidR="00485351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и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представленн</w:t>
      </w:r>
      <w:r w:rsidR="0071334D" w:rsidRPr="00FF7827">
        <w:rPr>
          <w:color w:val="auto"/>
          <w:spacing w:val="0"/>
          <w:sz w:val="22"/>
          <w:szCs w:val="22"/>
        </w:rPr>
        <w:t>ых</w:t>
      </w:r>
      <w:r w:rsidR="006371AD" w:rsidRPr="00FF7827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FF7827">
        <w:rPr>
          <w:color w:val="auto"/>
          <w:spacing w:val="0"/>
          <w:sz w:val="22"/>
          <w:szCs w:val="22"/>
        </w:rPr>
        <w:t>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44C00" w:rsidRPr="00FF7827">
        <w:rPr>
          <w:color w:val="auto"/>
          <w:spacing w:val="0"/>
          <w:sz w:val="22"/>
          <w:szCs w:val="22"/>
        </w:rPr>
        <w:t xml:space="preserve">та и </w:t>
      </w:r>
      <w:r w:rsidR="006371AD" w:rsidRPr="00FF7827">
        <w:rPr>
          <w:color w:val="auto"/>
          <w:spacing w:val="0"/>
          <w:sz w:val="22"/>
          <w:szCs w:val="22"/>
        </w:rPr>
        <w:t>счёт</w:t>
      </w:r>
      <w:r w:rsidR="003106FC" w:rsidRPr="00FF7827">
        <w:rPr>
          <w:color w:val="auto"/>
          <w:spacing w:val="0"/>
          <w:sz w:val="22"/>
          <w:szCs w:val="22"/>
        </w:rPr>
        <w:t>а</w:t>
      </w:r>
      <w:r w:rsidR="006371AD" w:rsidRPr="00FF7827">
        <w:rPr>
          <w:color w:val="auto"/>
          <w:spacing w:val="0"/>
          <w:sz w:val="22"/>
          <w:szCs w:val="22"/>
        </w:rPr>
        <w:t xml:space="preserve">-фактуры </w:t>
      </w:r>
      <w:r w:rsidR="002805D6" w:rsidRPr="00FF7827">
        <w:rPr>
          <w:color w:val="auto"/>
          <w:spacing w:val="0"/>
          <w:sz w:val="22"/>
          <w:szCs w:val="22"/>
        </w:rPr>
        <w:t xml:space="preserve"> путем перечисления</w:t>
      </w:r>
      <w:r w:rsidR="000D3227" w:rsidRPr="00FF7827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FF7827">
        <w:rPr>
          <w:color w:val="auto"/>
          <w:spacing w:val="0"/>
          <w:sz w:val="22"/>
          <w:szCs w:val="22"/>
        </w:rPr>
        <w:t xml:space="preserve"> на расч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тный 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 Исполнителя</w:t>
      </w:r>
      <w:r w:rsidR="00464A7C" w:rsidRPr="00FF7827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FF7827">
        <w:rPr>
          <w:color w:val="auto"/>
          <w:spacing w:val="0"/>
          <w:sz w:val="22"/>
          <w:szCs w:val="22"/>
        </w:rPr>
        <w:t xml:space="preserve"> </w:t>
      </w:r>
      <w:r w:rsidR="00464A7C" w:rsidRPr="00FF7827">
        <w:rPr>
          <w:color w:val="auto"/>
          <w:spacing w:val="0"/>
          <w:sz w:val="22"/>
          <w:szCs w:val="22"/>
        </w:rPr>
        <w:t>и</w:t>
      </w:r>
      <w:r w:rsidR="0059405D" w:rsidRPr="00FF7827">
        <w:rPr>
          <w:color w:val="auto"/>
          <w:spacing w:val="0"/>
          <w:sz w:val="22"/>
          <w:szCs w:val="22"/>
        </w:rPr>
        <w:t xml:space="preserve"> порядке: </w:t>
      </w:r>
      <w:r w:rsidR="00445BAE" w:rsidRPr="00FF7827">
        <w:rPr>
          <w:color w:val="auto"/>
          <w:spacing w:val="0"/>
          <w:sz w:val="22"/>
          <w:szCs w:val="22"/>
        </w:rPr>
        <w:t xml:space="preserve">в течение </w:t>
      </w:r>
      <w:r w:rsidR="0088096C" w:rsidRPr="00FF7827">
        <w:rPr>
          <w:color w:val="auto"/>
          <w:spacing w:val="0"/>
          <w:sz w:val="22"/>
          <w:szCs w:val="22"/>
        </w:rPr>
        <w:t>30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EF525B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тридцати</w:t>
      </w:r>
      <w:r w:rsidR="00EF525B" w:rsidRPr="00FF7827">
        <w:rPr>
          <w:color w:val="auto"/>
          <w:spacing w:val="0"/>
          <w:sz w:val="22"/>
          <w:szCs w:val="22"/>
        </w:rPr>
        <w:t xml:space="preserve">) </w:t>
      </w:r>
      <w:r w:rsidR="0030158D" w:rsidRPr="00FF7827">
        <w:rPr>
          <w:color w:val="auto"/>
          <w:spacing w:val="0"/>
          <w:sz w:val="22"/>
          <w:szCs w:val="22"/>
        </w:rPr>
        <w:t xml:space="preserve">дней </w:t>
      </w:r>
      <w:r w:rsidR="00EF525B" w:rsidRPr="00FF7827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Default="00552E59" w:rsidP="00534CA4">
      <w:pPr>
        <w:ind w:firstLine="708"/>
        <w:jc w:val="both"/>
        <w:rPr>
          <w:color w:val="auto"/>
          <w:spacing w:val="0"/>
          <w:sz w:val="22"/>
          <w:szCs w:val="22"/>
          <w:lang w:val="en-US"/>
        </w:rPr>
      </w:pPr>
      <w:r w:rsidRPr="00FF7827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9D15ED" w:rsidRDefault="009D15ED" w:rsidP="009D15ED">
      <w:pPr>
        <w:tabs>
          <w:tab w:val="left" w:pos="1134"/>
        </w:tabs>
        <w:jc w:val="both"/>
        <w:rPr>
          <w:color w:val="auto"/>
          <w:sz w:val="24"/>
          <w:szCs w:val="24"/>
        </w:rPr>
      </w:pPr>
      <w:r w:rsidRPr="009D15ED">
        <w:rPr>
          <w:color w:val="auto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FF7827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Default="00211D34" w:rsidP="00270867">
      <w:pPr>
        <w:tabs>
          <w:tab w:val="left" w:pos="7728"/>
        </w:tabs>
        <w:ind w:firstLine="708"/>
        <w:jc w:val="center"/>
        <w:rPr>
          <w:color w:val="auto"/>
          <w:spacing w:val="0"/>
          <w:sz w:val="22"/>
          <w:szCs w:val="22"/>
        </w:rPr>
      </w:pPr>
      <w:permStart w:id="830879341" w:edGrp="everyone"/>
    </w:p>
    <w:p w:rsidR="00A6046C" w:rsidRPr="00FF7827" w:rsidRDefault="00A6046C" w:rsidP="00270867">
      <w:pPr>
        <w:tabs>
          <w:tab w:val="left" w:pos="7728"/>
        </w:tabs>
        <w:ind w:firstLine="708"/>
        <w:jc w:val="center"/>
        <w:rPr>
          <w:color w:val="auto"/>
          <w:spacing w:val="0"/>
          <w:sz w:val="22"/>
          <w:szCs w:val="22"/>
        </w:rPr>
      </w:pPr>
    </w:p>
    <w:permEnd w:id="830879341"/>
    <w:p w:rsidR="00E62794" w:rsidRPr="00FF7827" w:rsidRDefault="00E62794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4015CB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FF7827">
        <w:rPr>
          <w:color w:val="auto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FF7827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FF7827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FF7827">
        <w:rPr>
          <w:color w:val="auto"/>
          <w:spacing w:val="0"/>
          <w:sz w:val="22"/>
          <w:szCs w:val="22"/>
        </w:rPr>
        <w:t>ё</w:t>
      </w:r>
      <w:r w:rsidR="00E62794" w:rsidRPr="00FF7827">
        <w:rPr>
          <w:color w:val="auto"/>
          <w:spacing w:val="0"/>
          <w:sz w:val="22"/>
          <w:szCs w:val="22"/>
        </w:rPr>
        <w:t>ме.</w:t>
      </w:r>
    </w:p>
    <w:p w:rsidR="00E62794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FF7827">
        <w:rPr>
          <w:color w:val="auto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FF7827">
        <w:rPr>
          <w:color w:val="auto"/>
          <w:spacing w:val="0"/>
          <w:sz w:val="22"/>
          <w:szCs w:val="22"/>
        </w:rPr>
        <w:t xml:space="preserve"> настояще</w:t>
      </w:r>
      <w:r w:rsidR="00B0771D" w:rsidRPr="00FF7827">
        <w:rPr>
          <w:color w:val="auto"/>
          <w:spacing w:val="0"/>
          <w:sz w:val="22"/>
          <w:szCs w:val="22"/>
        </w:rPr>
        <w:t>му</w:t>
      </w:r>
      <w:r w:rsidRPr="00FF7827">
        <w:rPr>
          <w:color w:val="auto"/>
          <w:spacing w:val="0"/>
          <w:sz w:val="22"/>
          <w:szCs w:val="22"/>
        </w:rPr>
        <w:t xml:space="preserve"> Договор</w:t>
      </w:r>
      <w:r w:rsidR="00B0771D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A244B" w:rsidRPr="00FF7827">
        <w:rPr>
          <w:color w:val="auto"/>
          <w:spacing w:val="0"/>
          <w:sz w:val="22"/>
          <w:szCs w:val="22"/>
        </w:rPr>
        <w:t>И</w:t>
      </w:r>
      <w:r w:rsidRPr="00FF7827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FF7827" w:rsidRDefault="00FA5030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</w:t>
      </w:r>
      <w:r w:rsidR="00A32AE8" w:rsidRPr="00FF7827">
        <w:rPr>
          <w:color w:val="auto"/>
          <w:spacing w:val="0"/>
          <w:sz w:val="22"/>
          <w:szCs w:val="22"/>
        </w:rPr>
        <w:t>.3</w:t>
      </w:r>
      <w:r w:rsidRPr="00FF7827">
        <w:rPr>
          <w:color w:val="auto"/>
          <w:spacing w:val="0"/>
          <w:sz w:val="22"/>
          <w:szCs w:val="22"/>
        </w:rPr>
        <w:t>.</w:t>
      </w:r>
      <w:r w:rsidR="001D608E" w:rsidRPr="00FF7827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FF7827">
        <w:rPr>
          <w:color w:val="auto"/>
          <w:spacing w:val="0"/>
          <w:sz w:val="22"/>
          <w:szCs w:val="22"/>
        </w:rPr>
        <w:t>ов</w:t>
      </w:r>
      <w:r w:rsidR="001D608E" w:rsidRPr="00FF7827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FF7827">
        <w:rPr>
          <w:color w:val="auto"/>
          <w:spacing w:val="0"/>
          <w:sz w:val="22"/>
          <w:szCs w:val="22"/>
        </w:rPr>
        <w:t>ых</w:t>
      </w:r>
      <w:r w:rsidR="001D608E" w:rsidRPr="00FF7827">
        <w:rPr>
          <w:color w:val="auto"/>
          <w:spacing w:val="0"/>
          <w:sz w:val="22"/>
          <w:szCs w:val="22"/>
        </w:rPr>
        <w:t xml:space="preserve"> в п</w:t>
      </w:r>
      <w:r w:rsidR="00C245D0" w:rsidRPr="00FF7827">
        <w:rPr>
          <w:color w:val="auto"/>
          <w:spacing w:val="0"/>
          <w:sz w:val="22"/>
          <w:szCs w:val="22"/>
        </w:rPr>
        <w:t>одпункте</w:t>
      </w:r>
      <w:r w:rsidR="001D608E" w:rsidRPr="00FF7827">
        <w:rPr>
          <w:color w:val="auto"/>
          <w:spacing w:val="0"/>
          <w:sz w:val="22"/>
          <w:szCs w:val="22"/>
        </w:rPr>
        <w:t xml:space="preserve"> 1.</w:t>
      </w:r>
      <w:r w:rsidR="002805D6" w:rsidRPr="00FF7827">
        <w:rPr>
          <w:color w:val="auto"/>
          <w:spacing w:val="0"/>
          <w:sz w:val="22"/>
          <w:szCs w:val="22"/>
        </w:rPr>
        <w:t>2</w:t>
      </w:r>
      <w:r w:rsidR="007C0A40" w:rsidRPr="00FF7827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 xml:space="preserve">Приложение № </w:t>
      </w:r>
      <w:permStart w:id="154537784" w:edGrp="everyone"/>
      <w:r w:rsidR="00F1208A" w:rsidRPr="00FF7827">
        <w:rPr>
          <w:color w:val="auto"/>
          <w:spacing w:val="0"/>
          <w:sz w:val="22"/>
          <w:szCs w:val="22"/>
        </w:rPr>
        <w:t>2</w:t>
      </w:r>
      <w:permEnd w:id="154537784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59405D" w:rsidRPr="00FF7827">
        <w:rPr>
          <w:color w:val="auto"/>
          <w:spacing w:val="0"/>
          <w:sz w:val="22"/>
          <w:szCs w:val="22"/>
        </w:rPr>
        <w:t>)</w:t>
      </w:r>
      <w:r w:rsidR="007C0A40" w:rsidRPr="00FF7827">
        <w:rPr>
          <w:color w:val="auto"/>
          <w:spacing w:val="0"/>
          <w:sz w:val="22"/>
          <w:szCs w:val="22"/>
        </w:rPr>
        <w:t>,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3106FC" w:rsidRPr="00FF7827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>пени</w:t>
      </w:r>
      <w:r w:rsidR="001D608E" w:rsidRPr="00FF7827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FF7827">
        <w:rPr>
          <w:color w:val="auto"/>
          <w:spacing w:val="0"/>
          <w:sz w:val="22"/>
          <w:szCs w:val="22"/>
        </w:rPr>
        <w:t>0,1</w:t>
      </w:r>
      <w:r w:rsidR="001D608E" w:rsidRPr="00FF7827">
        <w:rPr>
          <w:color w:val="auto"/>
          <w:spacing w:val="0"/>
          <w:sz w:val="22"/>
          <w:szCs w:val="22"/>
        </w:rPr>
        <w:t xml:space="preserve">% </w:t>
      </w:r>
      <w:r w:rsidR="00445BAE" w:rsidRPr="00FF7827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FF7827">
        <w:rPr>
          <w:color w:val="auto"/>
          <w:spacing w:val="0"/>
          <w:sz w:val="22"/>
          <w:szCs w:val="22"/>
        </w:rPr>
        <w:t xml:space="preserve">от </w:t>
      </w:r>
      <w:r w:rsidR="002805D6" w:rsidRPr="00FF7827">
        <w:rPr>
          <w:color w:val="auto"/>
          <w:spacing w:val="0"/>
          <w:sz w:val="22"/>
          <w:szCs w:val="22"/>
        </w:rPr>
        <w:t>цены настоящего Д</w:t>
      </w:r>
      <w:r w:rsidR="001D608E" w:rsidRPr="00FF7827">
        <w:rPr>
          <w:color w:val="auto"/>
          <w:spacing w:val="0"/>
          <w:sz w:val="22"/>
          <w:szCs w:val="22"/>
        </w:rPr>
        <w:t>оговора за каждый день просрочки.</w:t>
      </w:r>
      <w:r w:rsidR="00B0771D" w:rsidRPr="00FF7827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FF7827">
        <w:rPr>
          <w:color w:val="auto"/>
          <w:spacing w:val="0"/>
          <w:sz w:val="22"/>
          <w:szCs w:val="22"/>
        </w:rPr>
        <w:t xml:space="preserve"> 1</w:t>
      </w:r>
      <w:r w:rsidR="00B0771D" w:rsidRPr="00FF7827">
        <w:rPr>
          <w:color w:val="auto"/>
          <w:spacing w:val="0"/>
          <w:sz w:val="22"/>
          <w:szCs w:val="22"/>
        </w:rPr>
        <w:t>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B0771D" w:rsidRPr="00FF7827">
        <w:rPr>
          <w:color w:val="auto"/>
          <w:spacing w:val="0"/>
          <w:sz w:val="22"/>
          <w:szCs w:val="22"/>
        </w:rPr>
        <w:t xml:space="preserve"> </w:t>
      </w:r>
      <w:r w:rsidR="00445BAE" w:rsidRPr="00FF7827">
        <w:rPr>
          <w:color w:val="auto"/>
          <w:spacing w:val="0"/>
          <w:sz w:val="22"/>
          <w:szCs w:val="22"/>
        </w:rPr>
        <w:t>(</w:t>
      </w:r>
      <w:r w:rsidR="00B20725" w:rsidRPr="00FF7827">
        <w:rPr>
          <w:color w:val="auto"/>
          <w:spacing w:val="0"/>
          <w:sz w:val="22"/>
          <w:szCs w:val="22"/>
        </w:rPr>
        <w:t>десяти)</w:t>
      </w:r>
      <w:r w:rsidR="00C245D0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FF7827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FF7827">
        <w:rPr>
          <w:color w:val="auto"/>
          <w:spacing w:val="0"/>
          <w:sz w:val="22"/>
          <w:szCs w:val="22"/>
        </w:rPr>
        <w:t>даты</w:t>
      </w:r>
      <w:r w:rsidR="007C0A40" w:rsidRPr="00FF7827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FF7827">
        <w:rPr>
          <w:color w:val="auto"/>
          <w:spacing w:val="0"/>
          <w:sz w:val="22"/>
          <w:szCs w:val="22"/>
        </w:rPr>
        <w:t>.</w:t>
      </w:r>
    </w:p>
    <w:p w:rsidR="001D608E" w:rsidRPr="00FF7827" w:rsidRDefault="00A32AE8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5.4</w:t>
      </w:r>
      <w:r w:rsidR="001D608E" w:rsidRPr="00FF7827">
        <w:rPr>
          <w:color w:val="auto"/>
          <w:spacing w:val="0"/>
          <w:sz w:val="22"/>
          <w:szCs w:val="22"/>
        </w:rPr>
        <w:t>. Уплата неустойки не освобождает Исполнителя от выполнения лежащих на нём обязательств</w:t>
      </w:r>
      <w:r w:rsidR="00B0771D" w:rsidRPr="00FF7827">
        <w:rPr>
          <w:color w:val="auto"/>
          <w:spacing w:val="0"/>
          <w:sz w:val="22"/>
          <w:szCs w:val="22"/>
        </w:rPr>
        <w:t xml:space="preserve"> по настоящему Договору  и</w:t>
      </w:r>
      <w:r w:rsidR="0059405D" w:rsidRPr="00FF7827">
        <w:rPr>
          <w:color w:val="auto"/>
          <w:spacing w:val="0"/>
          <w:sz w:val="22"/>
          <w:szCs w:val="22"/>
        </w:rPr>
        <w:t>/</w:t>
      </w:r>
      <w:r w:rsidR="001D608E" w:rsidRPr="00FF7827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</w:t>
      </w:r>
      <w:r w:rsidR="00A32AE8" w:rsidRPr="00FF7827">
        <w:rPr>
          <w:color w:val="auto"/>
          <w:spacing w:val="0"/>
          <w:sz w:val="22"/>
          <w:szCs w:val="22"/>
        </w:rPr>
        <w:t>5</w:t>
      </w:r>
      <w:r w:rsidRPr="00FF7827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FF7827">
        <w:rPr>
          <w:color w:val="auto"/>
          <w:spacing w:val="0"/>
          <w:sz w:val="22"/>
          <w:szCs w:val="22"/>
        </w:rPr>
        <w:t>ственность в порядке</w:t>
      </w:r>
      <w:r w:rsidR="00634992" w:rsidRPr="00FF7827">
        <w:rPr>
          <w:color w:val="auto"/>
          <w:spacing w:val="0"/>
          <w:sz w:val="22"/>
          <w:szCs w:val="22"/>
        </w:rPr>
        <w:t>,</w:t>
      </w:r>
      <w:r w:rsidR="00C96594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FF7827">
        <w:rPr>
          <w:color w:val="auto"/>
          <w:spacing w:val="0"/>
          <w:sz w:val="22"/>
          <w:szCs w:val="22"/>
        </w:rPr>
        <w:t>.</w:t>
      </w:r>
      <w:r w:rsidR="00634992" w:rsidRPr="00FF7827">
        <w:rPr>
          <w:color w:val="auto"/>
          <w:spacing w:val="0"/>
          <w:sz w:val="22"/>
          <w:szCs w:val="22"/>
        </w:rPr>
        <w:t xml:space="preserve"> </w:t>
      </w:r>
      <w:bookmarkStart w:id="0" w:name="_Toc70831962"/>
      <w:bookmarkStart w:id="1" w:name="_Toc98253843"/>
    </w:p>
    <w:p w:rsidR="00FF7827" w:rsidRDefault="00FF7827" w:rsidP="00270867">
      <w:pPr>
        <w:ind w:firstLine="709"/>
        <w:jc w:val="center"/>
        <w:rPr>
          <w:color w:val="auto"/>
          <w:spacing w:val="0"/>
          <w:sz w:val="22"/>
          <w:szCs w:val="22"/>
        </w:rPr>
      </w:pPr>
      <w:permStart w:id="1506086334" w:edGrp="everyone"/>
    </w:p>
    <w:p w:rsidR="00A6046C" w:rsidRPr="00A850CC" w:rsidRDefault="00A6046C" w:rsidP="00270867">
      <w:pPr>
        <w:ind w:firstLine="709"/>
        <w:jc w:val="center"/>
        <w:rPr>
          <w:color w:val="auto"/>
          <w:spacing w:val="0"/>
          <w:sz w:val="22"/>
          <w:szCs w:val="22"/>
        </w:rPr>
      </w:pPr>
    </w:p>
    <w:permEnd w:id="1506086334"/>
    <w:p w:rsidR="00A20270" w:rsidRPr="00FF7827" w:rsidRDefault="00A20270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 </w:t>
      </w:r>
      <w:bookmarkEnd w:id="0"/>
      <w:bookmarkEnd w:id="1"/>
      <w:r w:rsidRPr="00FF7827">
        <w:rPr>
          <w:color w:val="auto"/>
          <w:spacing w:val="0"/>
          <w:sz w:val="22"/>
          <w:szCs w:val="22"/>
        </w:rPr>
        <w:t>ФОРС-МАЖОР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2" w:name="_Toc90385038"/>
      <w:bookmarkStart w:id="3" w:name="_Toc98253844"/>
      <w:r w:rsidRPr="00FF7827">
        <w:rPr>
          <w:color w:val="auto"/>
          <w:spacing w:val="0"/>
          <w:sz w:val="22"/>
          <w:szCs w:val="22"/>
        </w:rPr>
        <w:lastRenderedPageBreak/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FF7827">
        <w:rPr>
          <w:color w:val="auto"/>
          <w:spacing w:val="0"/>
          <w:sz w:val="22"/>
          <w:szCs w:val="22"/>
        </w:rPr>
        <w:br/>
      </w:r>
      <w:r w:rsidR="00445BAE" w:rsidRPr="00FF7827">
        <w:rPr>
          <w:color w:val="auto"/>
          <w:spacing w:val="0"/>
          <w:sz w:val="22"/>
          <w:szCs w:val="22"/>
        </w:rPr>
        <w:t>3-х (Т</w:t>
      </w:r>
      <w:r w:rsidR="002259F8" w:rsidRPr="00FF7827">
        <w:rPr>
          <w:color w:val="auto"/>
          <w:spacing w:val="0"/>
          <w:sz w:val="22"/>
          <w:szCs w:val="22"/>
        </w:rPr>
        <w:t>рех)</w:t>
      </w:r>
      <w:r w:rsidRPr="00FF7827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FF7827">
        <w:rPr>
          <w:color w:val="auto"/>
          <w:spacing w:val="0"/>
          <w:sz w:val="22"/>
          <w:szCs w:val="22"/>
        </w:rPr>
        <w:t>ут служить справки, выдаваемые к</w:t>
      </w:r>
      <w:r w:rsidRPr="00FF7827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FF7827">
        <w:rPr>
          <w:color w:val="auto"/>
          <w:spacing w:val="0"/>
          <w:sz w:val="22"/>
          <w:szCs w:val="22"/>
        </w:rPr>
        <w:t xml:space="preserve">оссийской </w:t>
      </w:r>
      <w:r w:rsidRPr="00FF7827">
        <w:rPr>
          <w:color w:val="auto"/>
          <w:spacing w:val="0"/>
          <w:sz w:val="22"/>
          <w:szCs w:val="22"/>
        </w:rPr>
        <w:t>Ф</w:t>
      </w:r>
      <w:r w:rsidR="00AB1D57" w:rsidRPr="00FF7827">
        <w:rPr>
          <w:color w:val="auto"/>
          <w:spacing w:val="0"/>
          <w:sz w:val="22"/>
          <w:szCs w:val="22"/>
        </w:rPr>
        <w:t>едерации</w:t>
      </w:r>
      <w:r w:rsidRPr="00FF7827">
        <w:rPr>
          <w:color w:val="auto"/>
          <w:spacing w:val="0"/>
          <w:sz w:val="22"/>
          <w:szCs w:val="22"/>
        </w:rPr>
        <w:t>. Не</w:t>
      </w:r>
      <w:r w:rsidR="00EF525B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Default="00FF7827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43067427" w:edGrp="everyone"/>
    </w:p>
    <w:p w:rsidR="00A6046C" w:rsidRPr="00FF7827" w:rsidRDefault="00A6046C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</w:p>
    <w:permEnd w:id="43067427"/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FF7827">
        <w:rPr>
          <w:b w:val="0"/>
          <w:sz w:val="22"/>
          <w:szCs w:val="22"/>
        </w:rPr>
        <w:t xml:space="preserve">7. </w:t>
      </w:r>
      <w:bookmarkEnd w:id="2"/>
      <w:bookmarkEnd w:id="3"/>
      <w:r w:rsidRPr="00FF7827">
        <w:rPr>
          <w:b w:val="0"/>
          <w:sz w:val="22"/>
          <w:szCs w:val="22"/>
        </w:rPr>
        <w:t>ПОРЯДОК РАЗРЕШЕНИЯ СПОРОВ</w:t>
      </w:r>
      <w:r w:rsidR="00445BAE" w:rsidRPr="00FF7827">
        <w:rPr>
          <w:b w:val="0"/>
          <w:sz w:val="22"/>
          <w:szCs w:val="22"/>
        </w:rPr>
        <w:t>.</w:t>
      </w:r>
      <w:r w:rsidR="00B9616D" w:rsidRPr="00FF7827">
        <w:rPr>
          <w:b w:val="0"/>
          <w:sz w:val="22"/>
          <w:szCs w:val="22"/>
        </w:rPr>
        <w:t xml:space="preserve"> РАСТОРЖЕНИЕ ДОГОВОРА </w:t>
      </w:r>
    </w:p>
    <w:p w:rsidR="00655CFE" w:rsidRPr="00FF7827" w:rsidRDefault="00655CFE" w:rsidP="00722C55">
      <w:pPr>
        <w:ind w:right="-15" w:firstLine="720"/>
        <w:jc w:val="both"/>
        <w:rPr>
          <w:i/>
          <w:color w:val="auto"/>
          <w:sz w:val="22"/>
          <w:szCs w:val="22"/>
        </w:rPr>
      </w:pPr>
      <w:r w:rsidRPr="00FF7827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FF7827">
        <w:rPr>
          <w:snapToGrid w:val="0"/>
          <w:color w:val="auto"/>
          <w:sz w:val="22"/>
          <w:szCs w:val="22"/>
        </w:rPr>
        <w:t xml:space="preserve"> </w:t>
      </w:r>
      <w:r w:rsidR="00FF7827" w:rsidRPr="00FF7827">
        <w:rPr>
          <w:snapToGrid w:val="0"/>
          <w:color w:val="auto"/>
          <w:sz w:val="22"/>
          <w:szCs w:val="22"/>
        </w:rPr>
        <w:t>Арбитражном суде Санкт-Петербурга и Ленинградской области</w:t>
      </w:r>
      <w:r w:rsidR="00722C55" w:rsidRPr="00FF7827">
        <w:rPr>
          <w:snapToGrid w:val="0"/>
          <w:color w:val="auto"/>
          <w:sz w:val="22"/>
          <w:szCs w:val="22"/>
        </w:rPr>
        <w:t>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Default="00B9616D" w:rsidP="00270867">
      <w:pPr>
        <w:tabs>
          <w:tab w:val="left" w:pos="9000"/>
          <w:tab w:val="left" w:pos="9501"/>
        </w:tabs>
        <w:ind w:right="-15" w:firstLine="426"/>
        <w:jc w:val="center"/>
        <w:rPr>
          <w:i/>
          <w:color w:val="auto"/>
          <w:sz w:val="22"/>
          <w:szCs w:val="22"/>
        </w:rPr>
      </w:pPr>
      <w:permStart w:id="1204298125" w:edGrp="everyone"/>
    </w:p>
    <w:p w:rsidR="00A6046C" w:rsidRPr="00FF7827" w:rsidRDefault="00A6046C" w:rsidP="00270867">
      <w:pPr>
        <w:tabs>
          <w:tab w:val="left" w:pos="9000"/>
          <w:tab w:val="left" w:pos="9501"/>
        </w:tabs>
        <w:ind w:right="-15" w:firstLine="426"/>
        <w:jc w:val="center"/>
        <w:rPr>
          <w:i/>
          <w:color w:val="auto"/>
          <w:sz w:val="22"/>
          <w:szCs w:val="22"/>
        </w:rPr>
      </w:pPr>
      <w:bookmarkStart w:id="4" w:name="_GoBack"/>
      <w:bookmarkEnd w:id="4"/>
    </w:p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bookmarkStart w:id="5" w:name="_Toc90385039"/>
      <w:bookmarkStart w:id="6" w:name="_Toc98253845"/>
      <w:permEnd w:id="1204298125"/>
      <w:r w:rsidRPr="00FF7827">
        <w:rPr>
          <w:b w:val="0"/>
          <w:sz w:val="22"/>
          <w:szCs w:val="22"/>
        </w:rPr>
        <w:t>8. КОНФИДЕНЦИАЛЬНОСТЬ</w:t>
      </w:r>
      <w:bookmarkEnd w:id="5"/>
      <w:bookmarkEnd w:id="6"/>
      <w:r w:rsidR="00445BAE" w:rsidRPr="00FF7827">
        <w:rPr>
          <w:b w:val="0"/>
          <w:sz w:val="22"/>
          <w:szCs w:val="22"/>
        </w:rPr>
        <w:t>.</w:t>
      </w:r>
    </w:p>
    <w:p w:rsidR="006059BB" w:rsidRPr="00FF7827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color w:val="auto"/>
          <w:sz w:val="22"/>
          <w:szCs w:val="22"/>
        </w:rPr>
        <w:t>8</w:t>
      </w:r>
      <w:r w:rsidRPr="00FF7827">
        <w:rPr>
          <w:color w:val="auto"/>
          <w:spacing w:val="0"/>
          <w:sz w:val="22"/>
          <w:szCs w:val="22"/>
        </w:rPr>
        <w:t xml:space="preserve">.1. </w:t>
      </w:r>
      <w:r w:rsidR="006059BB" w:rsidRPr="00FF7827">
        <w:rPr>
          <w:bCs/>
          <w:color w:val="auto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FF7827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Default="00FF7827" w:rsidP="00270867">
      <w:pPr>
        <w:tabs>
          <w:tab w:val="left" w:pos="0"/>
          <w:tab w:val="left" w:pos="9501"/>
        </w:tabs>
        <w:ind w:right="-15" w:firstLine="540"/>
        <w:jc w:val="center"/>
        <w:rPr>
          <w:bCs/>
          <w:color w:val="auto"/>
          <w:spacing w:val="0"/>
          <w:sz w:val="22"/>
          <w:szCs w:val="22"/>
        </w:rPr>
      </w:pPr>
      <w:permStart w:id="323253869" w:edGrp="everyone"/>
    </w:p>
    <w:p w:rsidR="00A6046C" w:rsidRPr="00FF7827" w:rsidRDefault="00A6046C" w:rsidP="00270867">
      <w:pPr>
        <w:tabs>
          <w:tab w:val="left" w:pos="0"/>
          <w:tab w:val="left" w:pos="9501"/>
        </w:tabs>
        <w:ind w:right="-15" w:firstLine="540"/>
        <w:jc w:val="center"/>
        <w:rPr>
          <w:bCs/>
          <w:color w:val="auto"/>
          <w:spacing w:val="0"/>
          <w:sz w:val="22"/>
          <w:szCs w:val="22"/>
        </w:rPr>
      </w:pPr>
    </w:p>
    <w:permEnd w:id="323253869"/>
    <w:p w:rsidR="00E62794" w:rsidRPr="00FF7827" w:rsidRDefault="00A20270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</w:t>
      </w:r>
      <w:r w:rsidR="00E62794" w:rsidRPr="00FF7827">
        <w:rPr>
          <w:color w:val="auto"/>
          <w:spacing w:val="0"/>
          <w:sz w:val="22"/>
          <w:szCs w:val="22"/>
        </w:rPr>
        <w:t>. ПРОЧИЕ УСЛОВИЯ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FF7827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FF7827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2259F8" w:rsidRPr="00FF7827" w:rsidRDefault="002259F8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permStart w:id="190011991" w:edGrp="everyone"/>
      <w:r w:rsidRPr="00FF7827">
        <w:rPr>
          <w:color w:val="auto"/>
          <w:spacing w:val="0"/>
          <w:sz w:val="22"/>
          <w:szCs w:val="22"/>
        </w:rPr>
        <w:t>Настоящий Договор распространяет свое действие на правоотношения С</w:t>
      </w:r>
      <w:r w:rsidR="009B0210" w:rsidRPr="00FF7827">
        <w:rPr>
          <w:color w:val="auto"/>
          <w:spacing w:val="0"/>
          <w:sz w:val="22"/>
          <w:szCs w:val="22"/>
        </w:rPr>
        <w:t>торон, возникшие с "__"____</w:t>
      </w:r>
      <w:r w:rsidR="002C6F24" w:rsidRPr="00FF7827">
        <w:rPr>
          <w:color w:val="auto"/>
          <w:spacing w:val="0"/>
          <w:sz w:val="22"/>
          <w:szCs w:val="22"/>
        </w:rPr>
        <w:t>_</w:t>
      </w:r>
      <w:r w:rsidR="009B0210" w:rsidRPr="00FF7827">
        <w:rPr>
          <w:color w:val="auto"/>
          <w:spacing w:val="0"/>
          <w:sz w:val="22"/>
          <w:szCs w:val="22"/>
        </w:rPr>
        <w:t>__20_</w:t>
      </w:r>
      <w:r w:rsidRPr="00FF7827">
        <w:rPr>
          <w:color w:val="auto"/>
          <w:spacing w:val="0"/>
          <w:sz w:val="22"/>
          <w:szCs w:val="22"/>
        </w:rPr>
        <w:t>_ г.</w:t>
      </w:r>
      <w:r w:rsidRPr="00FF7827">
        <w:rPr>
          <w:i/>
          <w:color w:val="auto"/>
          <w:spacing w:val="0"/>
          <w:sz w:val="22"/>
          <w:szCs w:val="22"/>
        </w:rPr>
        <w:t xml:space="preserve"> (если услуги уже оказываются).</w:t>
      </w:r>
    </w:p>
    <w:permEnd w:id="190011991"/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lastRenderedPageBreak/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FF7827">
        <w:rPr>
          <w:sz w:val="22"/>
          <w:szCs w:val="22"/>
        </w:rPr>
        <w:t>оченными представителями Сторон</w:t>
      </w:r>
      <w:r w:rsidRPr="00FF7827">
        <w:rPr>
          <w:sz w:val="22"/>
          <w:szCs w:val="22"/>
        </w:rPr>
        <w:t xml:space="preserve"> и являются неотъемлемой частью </w:t>
      </w:r>
      <w:r w:rsidR="00CB724C" w:rsidRPr="00FF7827">
        <w:rPr>
          <w:sz w:val="22"/>
          <w:szCs w:val="22"/>
        </w:rPr>
        <w:t>настоящего</w:t>
      </w:r>
      <w:r w:rsidRPr="00FF7827">
        <w:rPr>
          <w:sz w:val="22"/>
          <w:szCs w:val="22"/>
        </w:rPr>
        <w:t xml:space="preserve"> Договора.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br/>
      </w:r>
      <w:r w:rsidR="007C0A40" w:rsidRPr="00FF7827">
        <w:rPr>
          <w:sz w:val="22"/>
          <w:szCs w:val="22"/>
        </w:rPr>
        <w:t>3</w:t>
      </w:r>
      <w:r w:rsidR="002259F8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t>(трёх)</w:t>
      </w:r>
      <w:r w:rsidRPr="00FF7827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FF7827" w:rsidRDefault="00EF525B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FF7827" w:rsidRDefault="00722C55" w:rsidP="00722C55">
      <w:pPr>
        <w:pStyle w:val="ad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FF7827">
        <w:rPr>
          <w:sz w:val="22"/>
          <w:szCs w:val="22"/>
        </w:rPr>
        <w:t xml:space="preserve">9.7. </w:t>
      </w:r>
      <w:r w:rsidRPr="00FF7827">
        <w:rPr>
          <w:rStyle w:val="Barcode"/>
          <w:sz w:val="22"/>
          <w:szCs w:val="22"/>
        </w:rPr>
        <w:t xml:space="preserve">В случае изменений в цепочке собственников </w:t>
      </w:r>
      <w:permStart w:id="1106058660" w:edGrp="everyone"/>
      <w:r w:rsidR="004E5FBA">
        <w:rPr>
          <w:rStyle w:val="Barcode"/>
          <w:sz w:val="22"/>
          <w:szCs w:val="22"/>
        </w:rPr>
        <w:t>Исполнителя</w:t>
      </w:r>
      <w:permEnd w:id="1106058660"/>
      <w:r w:rsidRPr="00FF7827">
        <w:rPr>
          <w:rStyle w:val="Barcode"/>
          <w:sz w:val="22"/>
          <w:szCs w:val="22"/>
        </w:rPr>
        <w:t>, включая бенефициаров (в том числе конечных), и (или) в исполнительных органах</w:t>
      </w:r>
      <w:permStart w:id="1501781153" w:edGrp="everyone"/>
      <w:r w:rsidR="004E5FBA">
        <w:rPr>
          <w:rStyle w:val="Barcode"/>
          <w:sz w:val="22"/>
          <w:szCs w:val="22"/>
        </w:rPr>
        <w:t xml:space="preserve"> Исполнителя</w:t>
      </w:r>
      <w:permEnd w:id="1501781153"/>
      <w:r w:rsidRPr="00FF7827">
        <w:rPr>
          <w:rStyle w:val="Barcode"/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310993665" w:edGrp="everyone"/>
      <w:r w:rsidR="00CF6F43" w:rsidRPr="00CF6F43">
        <w:rPr>
          <w:rStyle w:val="Barcode"/>
          <w:color w:val="000000"/>
          <w:spacing w:val="-6"/>
          <w:sz w:val="24"/>
          <w:szCs w:val="24"/>
        </w:rPr>
        <w:t xml:space="preserve"> </w:t>
      </w:r>
      <w:r w:rsidR="00CF6F43" w:rsidRPr="00CF6F43">
        <w:rPr>
          <w:rStyle w:val="Barcode"/>
          <w:sz w:val="22"/>
          <w:szCs w:val="22"/>
        </w:rPr>
        <w:t>Bogdanov</w:t>
      </w:r>
      <w:r w:rsidR="00CF6F43" w:rsidRPr="003E075B">
        <w:rPr>
          <w:rStyle w:val="Barcode"/>
          <w:color w:val="000000"/>
          <w:spacing w:val="-6"/>
          <w:sz w:val="24"/>
          <w:szCs w:val="24"/>
        </w:rPr>
        <w:t>.</w:t>
      </w:r>
      <w:r w:rsidR="00CF6F43" w:rsidRPr="003E075B">
        <w:rPr>
          <w:rStyle w:val="Barcode"/>
          <w:color w:val="000000"/>
          <w:spacing w:val="-6"/>
          <w:sz w:val="24"/>
          <w:szCs w:val="24"/>
          <w:lang w:val="en-US"/>
        </w:rPr>
        <w:t>VS</w:t>
      </w:r>
      <w:r w:rsidR="00CF6F43" w:rsidRPr="003E075B">
        <w:rPr>
          <w:rStyle w:val="Barcode"/>
          <w:color w:val="000000"/>
          <w:spacing w:val="-6"/>
          <w:sz w:val="24"/>
          <w:szCs w:val="24"/>
        </w:rPr>
        <w:t>@</w:t>
      </w:r>
      <w:r w:rsidR="00CF6F43" w:rsidRPr="003E075B">
        <w:rPr>
          <w:rStyle w:val="Barcode"/>
          <w:color w:val="000000"/>
          <w:spacing w:val="-6"/>
          <w:sz w:val="24"/>
          <w:szCs w:val="24"/>
          <w:lang w:val="en-US"/>
        </w:rPr>
        <w:t>tgc</w:t>
      </w:r>
      <w:r w:rsidR="00CF6F43" w:rsidRPr="003E075B">
        <w:rPr>
          <w:rStyle w:val="Barcode"/>
          <w:color w:val="000000"/>
          <w:spacing w:val="-6"/>
          <w:sz w:val="24"/>
          <w:szCs w:val="24"/>
        </w:rPr>
        <w:t>1.</w:t>
      </w:r>
      <w:r w:rsidR="00CF6F43" w:rsidRPr="003E075B">
        <w:rPr>
          <w:rStyle w:val="Barcode"/>
          <w:color w:val="000000"/>
          <w:spacing w:val="-6"/>
          <w:sz w:val="24"/>
          <w:szCs w:val="24"/>
          <w:lang w:val="en-US"/>
        </w:rPr>
        <w:t>ru</w:t>
      </w:r>
      <w:r w:rsidR="00CF6F43" w:rsidRPr="003E075B">
        <w:rPr>
          <w:rStyle w:val="Barcode"/>
          <w:color w:val="000000"/>
          <w:spacing w:val="-6"/>
          <w:sz w:val="24"/>
          <w:szCs w:val="24"/>
        </w:rPr>
        <w:t xml:space="preserve"> </w:t>
      </w:r>
      <w:permEnd w:id="1310993665"/>
      <w:r w:rsidRPr="00FF7827">
        <w:rPr>
          <w:rStyle w:val="Barcode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722C55" w:rsidRPr="00FF7827" w:rsidRDefault="00722C55" w:rsidP="002834AD">
      <w:pPr>
        <w:pStyle w:val="af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FF7827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  <w:r w:rsidR="00FF7827">
        <w:rPr>
          <w:rStyle w:val="Barcode"/>
          <w:rFonts w:ascii="Times New Roman" w:hAnsi="Times New Roman"/>
        </w:rPr>
        <w:t xml:space="preserve"> </w:t>
      </w:r>
      <w:r w:rsidRPr="00FF7827">
        <w:rPr>
          <w:rStyle w:val="Barcode"/>
          <w:rFonts w:ascii="Times New Roman" w:hAnsi="Times New Roman"/>
        </w:rPr>
        <w:t xml:space="preserve">неисполнения </w:t>
      </w:r>
      <w:permStart w:id="2140867917" w:edGrp="everyone"/>
      <w:r w:rsidR="00CF6F43" w:rsidRPr="00CF6F43">
        <w:rPr>
          <w:rStyle w:val="Barcode"/>
          <w:rFonts w:ascii="Times New Roman" w:hAnsi="Times New Roman"/>
        </w:rPr>
        <w:t>Исполнителем</w:t>
      </w:r>
      <w:permEnd w:id="2140867917"/>
      <w:r w:rsidRPr="00FF7827">
        <w:rPr>
          <w:rStyle w:val="Barcode"/>
          <w:rFonts w:ascii="Times New Roman" w:hAnsi="Times New Roman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496266604" w:edGrp="everyone"/>
      <w:r w:rsidR="00CF6F43" w:rsidRPr="00CF6F43">
        <w:rPr>
          <w:rStyle w:val="Barcode"/>
          <w:rFonts w:ascii="Times New Roman" w:hAnsi="Times New Roman"/>
        </w:rPr>
        <w:t>Исполнителем</w:t>
      </w:r>
      <w:r w:rsidR="00CF6F43" w:rsidRPr="00FF7827">
        <w:rPr>
          <w:rStyle w:val="Barcode"/>
          <w:rFonts w:ascii="Times New Roman" w:hAnsi="Times New Roman"/>
        </w:rPr>
        <w:t xml:space="preserve"> </w:t>
      </w:r>
      <w:permEnd w:id="1496266604"/>
      <w:r w:rsidRPr="00FF7827">
        <w:rPr>
          <w:rStyle w:val="Barcode"/>
          <w:rFonts w:ascii="Times New Roman" w:hAnsi="Times New Roman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8</w:t>
      </w:r>
      <w:r w:rsidRPr="00FF7827">
        <w:rPr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9</w:t>
      </w:r>
      <w:r w:rsidR="00A20270" w:rsidRPr="00FF7827">
        <w:rPr>
          <w:sz w:val="22"/>
          <w:szCs w:val="22"/>
        </w:rPr>
        <w:t>. Н</w:t>
      </w:r>
      <w:r w:rsidR="002259F8" w:rsidRPr="00FF7827">
        <w:rPr>
          <w:sz w:val="22"/>
          <w:szCs w:val="22"/>
        </w:rPr>
        <w:t>астоящий Договор составлен в 2</w:t>
      </w:r>
      <w:r w:rsidR="00A20270" w:rsidRPr="00FF7827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10</w:t>
      </w:r>
      <w:r w:rsidRPr="00FF7827">
        <w:rPr>
          <w:sz w:val="22"/>
          <w:szCs w:val="22"/>
        </w:rPr>
        <w:t>.</w:t>
      </w:r>
      <w:r w:rsidR="009726E8" w:rsidRPr="00FF7827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) компетентного органа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FF7827">
        <w:rPr>
          <w:sz w:val="22"/>
          <w:szCs w:val="22"/>
        </w:rPr>
        <w:t xml:space="preserve">Исполнителя </w:t>
      </w:r>
      <w:r w:rsidR="009726E8" w:rsidRPr="00FF7827">
        <w:rPr>
          <w:sz w:val="22"/>
          <w:szCs w:val="22"/>
        </w:rPr>
        <w:t>порядке.</w:t>
      </w:r>
    </w:p>
    <w:p w:rsidR="00756D9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1</w:t>
      </w:r>
      <w:r w:rsidRPr="00FF7827">
        <w:rPr>
          <w:sz w:val="22"/>
          <w:szCs w:val="22"/>
        </w:rPr>
        <w:t>.</w:t>
      </w:r>
      <w:r w:rsidR="002259F8" w:rsidRPr="00FF7827">
        <w:rPr>
          <w:sz w:val="22"/>
          <w:szCs w:val="22"/>
        </w:rPr>
        <w:t xml:space="preserve"> </w:t>
      </w:r>
      <w:r w:rsidR="00756D98" w:rsidRPr="00FF7827">
        <w:rPr>
          <w:sz w:val="22"/>
          <w:szCs w:val="22"/>
        </w:rPr>
        <w:t xml:space="preserve">Стороны вправе уступать права </w:t>
      </w:r>
      <w:r w:rsidR="00466D77" w:rsidRPr="00FF7827">
        <w:rPr>
          <w:sz w:val="22"/>
          <w:szCs w:val="22"/>
        </w:rPr>
        <w:t>(</w:t>
      </w:r>
      <w:r w:rsidR="00756D98" w:rsidRPr="00FF7827">
        <w:rPr>
          <w:sz w:val="22"/>
          <w:szCs w:val="22"/>
        </w:rPr>
        <w:t>требования</w:t>
      </w:r>
      <w:r w:rsidR="00466D77" w:rsidRPr="00FF7827">
        <w:rPr>
          <w:sz w:val="22"/>
          <w:szCs w:val="22"/>
        </w:rPr>
        <w:t>) и переводить обязанности (долг)</w:t>
      </w:r>
    </w:p>
    <w:p w:rsidR="00756D98" w:rsidRPr="00FF7827" w:rsidRDefault="00756D98" w:rsidP="00534CA4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 договору </w:t>
      </w:r>
      <w:r w:rsidR="00466D77" w:rsidRPr="00FF7827">
        <w:rPr>
          <w:color w:val="auto"/>
          <w:sz w:val="22"/>
          <w:szCs w:val="22"/>
        </w:rPr>
        <w:t xml:space="preserve">третьим лицам </w:t>
      </w:r>
      <w:r w:rsidRPr="00FF7827">
        <w:rPr>
          <w:color w:val="auto"/>
          <w:sz w:val="22"/>
          <w:szCs w:val="22"/>
        </w:rPr>
        <w:t>только с</w:t>
      </w:r>
      <w:r w:rsidR="00F5707D" w:rsidRPr="00FF7827">
        <w:rPr>
          <w:color w:val="auto"/>
          <w:sz w:val="22"/>
          <w:szCs w:val="22"/>
        </w:rPr>
        <w:t xml:space="preserve"> письменного </w:t>
      </w:r>
      <w:r w:rsidRPr="00FF7827">
        <w:rPr>
          <w:color w:val="auto"/>
          <w:sz w:val="22"/>
          <w:szCs w:val="22"/>
        </w:rPr>
        <w:t xml:space="preserve">согласия </w:t>
      </w:r>
      <w:r w:rsidR="00466D77" w:rsidRPr="00FF7827">
        <w:rPr>
          <w:color w:val="auto"/>
          <w:sz w:val="22"/>
          <w:szCs w:val="22"/>
        </w:rPr>
        <w:t>другой стороны.</w:t>
      </w:r>
    </w:p>
    <w:p w:rsidR="002259F8" w:rsidRPr="00FF7827" w:rsidRDefault="00756D9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2</w:t>
      </w:r>
      <w:r w:rsidRPr="00FF7827">
        <w:rPr>
          <w:sz w:val="22"/>
          <w:szCs w:val="22"/>
        </w:rPr>
        <w:t xml:space="preserve">. </w:t>
      </w:r>
      <w:r w:rsidR="002259F8" w:rsidRPr="00FF7827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669725860" w:edGrp="everyone"/>
      <w:r w:rsidRPr="00FF7827">
        <w:rPr>
          <w:sz w:val="22"/>
          <w:szCs w:val="22"/>
        </w:rPr>
        <w:t>1</w:t>
      </w:r>
      <w:permEnd w:id="669725860"/>
      <w:r w:rsidR="00CB724C" w:rsidRPr="00FF7827">
        <w:rPr>
          <w:sz w:val="22"/>
          <w:szCs w:val="22"/>
        </w:rPr>
        <w:t xml:space="preserve"> –</w:t>
      </w:r>
      <w:r w:rsidR="00946EE1" w:rsidRPr="00FF7827">
        <w:rPr>
          <w:sz w:val="22"/>
          <w:szCs w:val="22"/>
        </w:rPr>
        <w:t xml:space="preserve"> </w:t>
      </w:r>
      <w:permStart w:id="962334628" w:edGrp="everyone"/>
      <w:r w:rsidR="00445BAE" w:rsidRPr="00FF7827">
        <w:rPr>
          <w:sz w:val="22"/>
          <w:szCs w:val="22"/>
        </w:rPr>
        <w:t>«З</w:t>
      </w:r>
      <w:r w:rsidRPr="00FF7827">
        <w:rPr>
          <w:sz w:val="22"/>
          <w:szCs w:val="22"/>
        </w:rPr>
        <w:t>адание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;</w:t>
      </w:r>
      <w:permEnd w:id="962334628"/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169030031" w:edGrp="everyone"/>
      <w:r w:rsidRPr="00FF7827">
        <w:rPr>
          <w:sz w:val="22"/>
          <w:szCs w:val="22"/>
        </w:rPr>
        <w:t>2</w:t>
      </w:r>
      <w:permEnd w:id="169030031"/>
      <w:r w:rsidRPr="00FF7827">
        <w:rPr>
          <w:sz w:val="22"/>
          <w:szCs w:val="22"/>
        </w:rPr>
        <w:t xml:space="preserve"> – </w:t>
      </w:r>
      <w:permStart w:id="1752575791" w:edGrp="everyone"/>
      <w:r w:rsidR="00445BAE" w:rsidRPr="00FF7827">
        <w:rPr>
          <w:sz w:val="22"/>
          <w:szCs w:val="22"/>
        </w:rPr>
        <w:t>«</w:t>
      </w:r>
      <w:r w:rsidRPr="00FF7827">
        <w:rPr>
          <w:sz w:val="22"/>
          <w:szCs w:val="22"/>
        </w:rPr>
        <w:t>График оказания услуг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.</w:t>
      </w:r>
      <w:permEnd w:id="1752575791"/>
    </w:p>
    <w:p w:rsidR="00E53837" w:rsidRPr="00A850CC" w:rsidRDefault="00E53837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1728722075" w:edGrp="everyone"/>
    </w:p>
    <w:permEnd w:id="1728722075"/>
    <w:p w:rsidR="00FF7827" w:rsidRPr="00FF7827" w:rsidRDefault="002259F8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ЮРИДИЧЕСКИЕ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 АДРЕСА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И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>ПОДПИСИ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 СТОРОН.</w:t>
      </w:r>
    </w:p>
    <w:p w:rsidR="002259F8" w:rsidRPr="00FF7827" w:rsidRDefault="002259F8" w:rsidP="00534CA4">
      <w:pPr>
        <w:ind w:firstLine="708"/>
        <w:jc w:val="center"/>
        <w:rPr>
          <w:color w:val="auto"/>
          <w:sz w:val="22"/>
          <w:szCs w:val="22"/>
        </w:rPr>
      </w:pPr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Заказчик: </w:t>
      </w:r>
    </w:p>
    <w:p w:rsidR="00FF7827" w:rsidRPr="00FF7827" w:rsidRDefault="004E5FBA" w:rsidP="00FF7827">
      <w:pPr>
        <w:jc w:val="both"/>
        <w:rPr>
          <w:color w:val="auto"/>
          <w:sz w:val="22"/>
          <w:szCs w:val="22"/>
        </w:rPr>
      </w:pPr>
      <w:permStart w:id="1808150440" w:edGrp="everyone"/>
      <w:r>
        <w:rPr>
          <w:color w:val="auto"/>
          <w:sz w:val="22"/>
          <w:szCs w:val="22"/>
        </w:rPr>
        <w:t>ОАО «ТГК-1»</w:t>
      </w:r>
      <w:permEnd w:id="1808150440"/>
      <w:r w:rsidR="00FF7827" w:rsidRPr="00FF7827">
        <w:rPr>
          <w:color w:val="auto"/>
          <w:sz w:val="22"/>
          <w:szCs w:val="22"/>
        </w:rPr>
        <w:t>, ИНН</w:t>
      </w:r>
      <w:permStart w:id="1149653696" w:edGrp="everyone"/>
      <w:r>
        <w:rPr>
          <w:color w:val="auto"/>
          <w:sz w:val="22"/>
          <w:szCs w:val="22"/>
        </w:rPr>
        <w:t xml:space="preserve"> 7841312071, </w:t>
      </w:r>
      <w:permEnd w:id="1149653696"/>
      <w:r w:rsidR="00FF7827" w:rsidRPr="00FF7827">
        <w:rPr>
          <w:color w:val="auto"/>
          <w:sz w:val="22"/>
          <w:szCs w:val="22"/>
        </w:rPr>
        <w:t>КПП</w:t>
      </w:r>
      <w:permStart w:id="513310338" w:edGrp="everyone"/>
      <w:r>
        <w:rPr>
          <w:color w:val="auto"/>
          <w:sz w:val="22"/>
          <w:szCs w:val="22"/>
        </w:rPr>
        <w:t xml:space="preserve"> 780501001</w:t>
      </w:r>
      <w:permEnd w:id="513310338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адрес: _</w:t>
      </w:r>
      <w:permStart w:id="1269128603" w:edGrp="everyone"/>
      <w:r w:rsidR="00E00F2E" w:rsidRPr="004E5FBA">
        <w:rPr>
          <w:color w:val="auto"/>
          <w:sz w:val="22"/>
          <w:szCs w:val="22"/>
        </w:rPr>
        <w:t>198188, Санкт-Петербург, ул. Броневая, д.6, литера Б</w:t>
      </w:r>
      <w:r w:rsidR="00E00F2E" w:rsidRPr="00FF7827">
        <w:rPr>
          <w:color w:val="auto"/>
          <w:sz w:val="22"/>
          <w:szCs w:val="22"/>
        </w:rPr>
        <w:t xml:space="preserve"> </w:t>
      </w:r>
      <w:permEnd w:id="1269128603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Почтовый адрес: </w:t>
      </w:r>
      <w:permStart w:id="540822319" w:edGrp="everyone"/>
      <w:r w:rsidR="004E5FBA">
        <w:rPr>
          <w:color w:val="auto"/>
          <w:sz w:val="22"/>
          <w:szCs w:val="22"/>
        </w:rPr>
        <w:t>197198, Санкт-Петербург, ул. Броневая, д.6, литера Б</w:t>
      </w:r>
      <w:permEnd w:id="540822319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344016607" w:edGrp="everyone"/>
      <w:r w:rsidR="004E5FBA">
        <w:rPr>
          <w:color w:val="auto"/>
          <w:sz w:val="22"/>
          <w:szCs w:val="22"/>
        </w:rPr>
        <w:t xml:space="preserve"> </w:t>
      </w:r>
      <w:r w:rsidR="004E5FBA" w:rsidRPr="004E5FBA">
        <w:rPr>
          <w:color w:val="auto"/>
          <w:sz w:val="22"/>
          <w:szCs w:val="22"/>
        </w:rPr>
        <w:t>40702810309000000005</w:t>
      </w:r>
      <w:permEnd w:id="344016607"/>
      <w:r w:rsidRPr="00FF7827">
        <w:rPr>
          <w:color w:val="auto"/>
          <w:sz w:val="22"/>
          <w:szCs w:val="22"/>
        </w:rPr>
        <w:t xml:space="preserve">в </w:t>
      </w:r>
      <w:permStart w:id="1596475946" w:edGrp="everyone"/>
      <w:r w:rsidR="004E5FBA">
        <w:rPr>
          <w:color w:val="auto"/>
          <w:sz w:val="22"/>
          <w:szCs w:val="22"/>
        </w:rPr>
        <w:t xml:space="preserve"> </w:t>
      </w:r>
      <w:r w:rsidR="004E5FBA" w:rsidRPr="004E5FBA">
        <w:rPr>
          <w:color w:val="auto"/>
          <w:sz w:val="22"/>
          <w:szCs w:val="22"/>
        </w:rPr>
        <w:t>ОАО «АБ «РОССИЯ» Санкт-Петербург</w:t>
      </w:r>
      <w:permEnd w:id="1596475946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1309817821" w:edGrp="everyone"/>
      <w:r w:rsidR="004E5FBA" w:rsidRPr="003E075B">
        <w:rPr>
          <w:color w:val="auto"/>
          <w:spacing w:val="-6"/>
          <w:sz w:val="24"/>
          <w:szCs w:val="24"/>
        </w:rPr>
        <w:t xml:space="preserve"> </w:t>
      </w:r>
      <w:r w:rsidR="004E5FBA" w:rsidRPr="004E5FBA">
        <w:rPr>
          <w:color w:val="auto"/>
          <w:sz w:val="22"/>
          <w:szCs w:val="22"/>
        </w:rPr>
        <w:t>20101810800000000861</w:t>
      </w:r>
      <w:permEnd w:id="1309817821"/>
      <w:r w:rsidRPr="00FF7827">
        <w:rPr>
          <w:color w:val="auto"/>
          <w:sz w:val="22"/>
          <w:szCs w:val="22"/>
        </w:rPr>
        <w:t xml:space="preserve">, БИК </w:t>
      </w:r>
      <w:permStart w:id="985618709" w:edGrp="everyone"/>
      <w:r w:rsidR="004E5FBA">
        <w:rPr>
          <w:color w:val="auto"/>
          <w:sz w:val="22"/>
          <w:szCs w:val="22"/>
        </w:rPr>
        <w:t xml:space="preserve"> </w:t>
      </w:r>
      <w:r w:rsidR="004E5FBA" w:rsidRPr="004E5FBA">
        <w:rPr>
          <w:color w:val="auto"/>
          <w:sz w:val="22"/>
          <w:szCs w:val="22"/>
        </w:rPr>
        <w:t>044030861</w:t>
      </w:r>
      <w:permEnd w:id="985618709"/>
    </w:p>
    <w:p w:rsidR="00FF7827" w:rsidRPr="00A850CC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1486977314" w:edGrp="everyone"/>
      <w:r w:rsidR="00A72CF2">
        <w:rPr>
          <w:color w:val="auto"/>
          <w:sz w:val="22"/>
          <w:szCs w:val="22"/>
        </w:rPr>
        <w:t xml:space="preserve"> </w:t>
      </w:r>
      <w:r w:rsidR="00A72CF2" w:rsidRPr="00A72CF2">
        <w:rPr>
          <w:color w:val="auto"/>
          <w:sz w:val="22"/>
          <w:szCs w:val="22"/>
        </w:rPr>
        <w:t>00107181</w:t>
      </w:r>
      <w:permEnd w:id="1486977314"/>
      <w:r w:rsidRPr="00FF7827">
        <w:rPr>
          <w:color w:val="auto"/>
          <w:sz w:val="22"/>
          <w:szCs w:val="22"/>
        </w:rPr>
        <w:t xml:space="preserve">, </w:t>
      </w:r>
      <w:r w:rsidR="00F65C9E">
        <w:rPr>
          <w:color w:val="auto"/>
          <w:sz w:val="22"/>
          <w:szCs w:val="22"/>
        </w:rPr>
        <w:t>ОКВЭД</w:t>
      </w:r>
      <w:r w:rsidRPr="00FF7827">
        <w:rPr>
          <w:color w:val="auto"/>
          <w:sz w:val="22"/>
          <w:szCs w:val="22"/>
        </w:rPr>
        <w:t xml:space="preserve"> </w:t>
      </w:r>
      <w:permStart w:id="1211066239" w:edGrp="everyone"/>
    </w:p>
    <w:p w:rsidR="00A850CC" w:rsidRPr="00A850CC" w:rsidRDefault="00A850CC" w:rsidP="00FF7827">
      <w:pPr>
        <w:jc w:val="both"/>
        <w:rPr>
          <w:color w:val="auto"/>
          <w:sz w:val="22"/>
          <w:szCs w:val="22"/>
        </w:rPr>
      </w:pPr>
    </w:p>
    <w:p w:rsidR="00A850CC" w:rsidRPr="00A850CC" w:rsidRDefault="00A850CC" w:rsidP="00A850CC">
      <w:pPr>
        <w:shd w:val="clear" w:color="auto" w:fill="FFFFFF"/>
        <w:tabs>
          <w:tab w:val="left" w:pos="1133"/>
        </w:tabs>
        <w:spacing w:line="216" w:lineRule="auto"/>
        <w:jc w:val="both"/>
        <w:rPr>
          <w:color w:val="auto"/>
          <w:sz w:val="22"/>
          <w:szCs w:val="22"/>
        </w:rPr>
      </w:pPr>
      <w:r w:rsidRPr="00A850CC">
        <w:rPr>
          <w:b/>
          <w:color w:val="auto"/>
          <w:sz w:val="22"/>
          <w:szCs w:val="22"/>
        </w:rPr>
        <w:t>Получатель услуг</w:t>
      </w:r>
      <w:r w:rsidRPr="00A850CC">
        <w:rPr>
          <w:color w:val="auto"/>
          <w:sz w:val="22"/>
          <w:szCs w:val="22"/>
        </w:rPr>
        <w:t xml:space="preserve">  - ТЭЦ-17 филиала «Невский»  ОАО «ТГК-1»</w:t>
      </w:r>
    </w:p>
    <w:p w:rsidR="00A850CC" w:rsidRPr="00A850CC" w:rsidRDefault="00A850CC" w:rsidP="00A850CC">
      <w:pPr>
        <w:shd w:val="clear" w:color="auto" w:fill="FFFFFF"/>
        <w:tabs>
          <w:tab w:val="left" w:pos="1133"/>
        </w:tabs>
        <w:spacing w:line="216" w:lineRule="auto"/>
        <w:jc w:val="both"/>
        <w:rPr>
          <w:color w:val="auto"/>
          <w:sz w:val="22"/>
          <w:szCs w:val="22"/>
        </w:rPr>
      </w:pPr>
      <w:r w:rsidRPr="00A850CC">
        <w:rPr>
          <w:color w:val="auto"/>
          <w:sz w:val="22"/>
          <w:szCs w:val="22"/>
        </w:rPr>
        <w:t>195197, Санкт-Петербург, ул. Жукова, д. 26</w:t>
      </w:r>
    </w:p>
    <w:p w:rsidR="00FF7827" w:rsidRPr="00FF7827" w:rsidRDefault="00A850CC" w:rsidP="00FF7827">
      <w:pPr>
        <w:jc w:val="both"/>
        <w:rPr>
          <w:color w:val="auto"/>
          <w:sz w:val="22"/>
          <w:szCs w:val="22"/>
        </w:rPr>
      </w:pPr>
      <w:r w:rsidRPr="00A850CC">
        <w:rPr>
          <w:color w:val="auto"/>
          <w:sz w:val="22"/>
          <w:szCs w:val="22"/>
        </w:rPr>
        <w:t xml:space="preserve"> ИНН 7841312071, КПП 780432001</w:t>
      </w:r>
      <w:permEnd w:id="1211066239"/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  <w:r w:rsidRPr="00FF7827">
        <w:rPr>
          <w:noProof/>
          <w:color w:val="auto"/>
          <w:sz w:val="22"/>
          <w:szCs w:val="22"/>
        </w:rPr>
        <w:t>Исполнитель:</w:t>
      </w:r>
    </w:p>
    <w:p w:rsidR="00FF7827" w:rsidRDefault="00FF7827" w:rsidP="00FF7827">
      <w:pPr>
        <w:jc w:val="both"/>
        <w:rPr>
          <w:color w:val="auto"/>
          <w:sz w:val="22"/>
          <w:szCs w:val="22"/>
          <w:lang w:val="en-US"/>
        </w:rPr>
      </w:pPr>
      <w:permStart w:id="1872721410" w:edGrp="everyone"/>
      <w:r w:rsidRPr="00FF7827">
        <w:rPr>
          <w:color w:val="auto"/>
          <w:sz w:val="22"/>
          <w:szCs w:val="22"/>
        </w:rPr>
        <w:t>_________________________________</w:t>
      </w:r>
      <w:permEnd w:id="1872721410"/>
      <w:r w:rsidRPr="00FF7827">
        <w:rPr>
          <w:color w:val="auto"/>
          <w:sz w:val="22"/>
          <w:szCs w:val="22"/>
        </w:rPr>
        <w:t>, ИНН</w:t>
      </w:r>
      <w:permStart w:id="1582857716" w:edGrp="everyone"/>
      <w:r w:rsidRPr="00FF7827">
        <w:rPr>
          <w:color w:val="auto"/>
          <w:sz w:val="22"/>
          <w:szCs w:val="22"/>
        </w:rPr>
        <w:t>________________</w:t>
      </w:r>
      <w:permEnd w:id="1582857716"/>
      <w:r w:rsidRPr="00FF7827">
        <w:rPr>
          <w:color w:val="auto"/>
          <w:sz w:val="22"/>
          <w:szCs w:val="22"/>
        </w:rPr>
        <w:t>КПП</w:t>
      </w:r>
      <w:permStart w:id="1574310554" w:edGrp="everyone"/>
      <w:r w:rsidRPr="00FF7827">
        <w:rPr>
          <w:color w:val="auto"/>
          <w:sz w:val="22"/>
          <w:szCs w:val="22"/>
        </w:rPr>
        <w:t>_____________________</w:t>
      </w:r>
      <w:permEnd w:id="1574310554"/>
    </w:p>
    <w:p w:rsidR="009D15ED" w:rsidRPr="009D15ED" w:rsidRDefault="009D15ED" w:rsidP="00FF7827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ОГРН</w:t>
      </w:r>
      <w:permStart w:id="915157543" w:edGrp="everyone"/>
      <w:r>
        <w:rPr>
          <w:color w:val="auto"/>
          <w:sz w:val="22"/>
          <w:szCs w:val="22"/>
        </w:rPr>
        <w:t>___________________</w:t>
      </w:r>
      <w:permEnd w:id="915157543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адрес: </w:t>
      </w:r>
      <w:permStart w:id="162422726" w:edGrp="everyone"/>
      <w:r w:rsidRPr="00FF7827">
        <w:rPr>
          <w:color w:val="auto"/>
          <w:sz w:val="22"/>
          <w:szCs w:val="22"/>
        </w:rPr>
        <w:t>______________________________________________________________________</w:t>
      </w:r>
      <w:permEnd w:id="162422726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85597021" w:edGrp="everyone"/>
      <w:r w:rsidRPr="00FF7827">
        <w:rPr>
          <w:color w:val="auto"/>
          <w:sz w:val="22"/>
          <w:szCs w:val="22"/>
        </w:rPr>
        <w:t>____________________________________</w:t>
      </w:r>
      <w:permEnd w:id="85597021"/>
      <w:r w:rsidRPr="00FF7827">
        <w:rPr>
          <w:color w:val="auto"/>
          <w:sz w:val="22"/>
          <w:szCs w:val="22"/>
        </w:rPr>
        <w:t xml:space="preserve">в </w:t>
      </w:r>
      <w:permStart w:id="13988361" w:edGrp="everyone"/>
      <w:r w:rsidRPr="00FF7827">
        <w:rPr>
          <w:color w:val="auto"/>
          <w:sz w:val="22"/>
          <w:szCs w:val="22"/>
        </w:rPr>
        <w:t>_______________________________________</w:t>
      </w:r>
      <w:permEnd w:id="13988361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1135614551" w:edGrp="everyone"/>
      <w:r w:rsidRPr="00FF7827">
        <w:rPr>
          <w:color w:val="auto"/>
          <w:sz w:val="22"/>
          <w:szCs w:val="22"/>
        </w:rPr>
        <w:t>____________________________________</w:t>
      </w:r>
      <w:permEnd w:id="1135614551"/>
      <w:r w:rsidRPr="00FF7827">
        <w:rPr>
          <w:color w:val="auto"/>
          <w:sz w:val="22"/>
          <w:szCs w:val="22"/>
        </w:rPr>
        <w:t xml:space="preserve">, БИК </w:t>
      </w:r>
      <w:permStart w:id="2031905895" w:edGrp="everyone"/>
      <w:r w:rsidRPr="00FF7827">
        <w:rPr>
          <w:color w:val="auto"/>
          <w:sz w:val="22"/>
          <w:szCs w:val="22"/>
        </w:rPr>
        <w:t>___________________________________</w:t>
      </w:r>
      <w:permEnd w:id="2031905895"/>
      <w:r w:rsidRPr="00FF7827">
        <w:rPr>
          <w:color w:val="auto"/>
          <w:sz w:val="22"/>
          <w:szCs w:val="22"/>
        </w:rPr>
        <w:t xml:space="preserve"> </w:t>
      </w:r>
    </w:p>
    <w:p w:rsidR="00E53837" w:rsidRPr="00A850CC" w:rsidRDefault="00FF7827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1886782483" w:edGrp="everyone"/>
      <w:r w:rsidRPr="00FF7827">
        <w:rPr>
          <w:color w:val="auto"/>
          <w:sz w:val="22"/>
          <w:szCs w:val="22"/>
        </w:rPr>
        <w:t>________________________________</w:t>
      </w:r>
      <w:permEnd w:id="1886782483"/>
      <w:r w:rsidRPr="00FF7827">
        <w:rPr>
          <w:color w:val="auto"/>
          <w:sz w:val="22"/>
          <w:szCs w:val="22"/>
        </w:rPr>
        <w:t>, ОК</w:t>
      </w:r>
      <w:r w:rsidR="008A6036">
        <w:rPr>
          <w:color w:val="auto"/>
          <w:sz w:val="22"/>
          <w:szCs w:val="22"/>
        </w:rPr>
        <w:t>ВЭД</w:t>
      </w:r>
      <w:r w:rsidRPr="00FF7827">
        <w:rPr>
          <w:color w:val="auto"/>
          <w:sz w:val="22"/>
          <w:szCs w:val="22"/>
        </w:rPr>
        <w:t xml:space="preserve"> </w:t>
      </w:r>
      <w:permStart w:id="581639293" w:edGrp="everyone"/>
      <w:r w:rsidRPr="00FF7827">
        <w:rPr>
          <w:color w:val="auto"/>
          <w:sz w:val="22"/>
          <w:szCs w:val="22"/>
        </w:rPr>
        <w:t>________________________________</w:t>
      </w:r>
    </w:p>
    <w:p w:rsidR="00E53837" w:rsidRPr="00A850CC" w:rsidRDefault="00E53837" w:rsidP="00FF7827">
      <w:pPr>
        <w:rPr>
          <w:color w:val="auto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45"/>
        <w:gridCol w:w="4426"/>
      </w:tblGrid>
      <w:tr w:rsidR="00FF7827" w:rsidRPr="00FF7827" w:rsidTr="00907B6D">
        <w:trPr>
          <w:trHeight w:val="365"/>
        </w:trPr>
        <w:tc>
          <w:tcPr>
            <w:tcW w:w="5145" w:type="dxa"/>
          </w:tcPr>
          <w:permEnd w:id="581639293"/>
          <w:p w:rsidR="002259F8" w:rsidRPr="00FF7827" w:rsidRDefault="00907B6D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="002259F8" w:rsidRPr="00FF7827">
              <w:rPr>
                <w:color w:val="auto"/>
                <w:spacing w:val="0"/>
                <w:sz w:val="22"/>
                <w:szCs w:val="22"/>
              </w:rPr>
              <w:t>«Заказчик»</w:t>
            </w:r>
            <w:r w:rsidR="00FF7827"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4426" w:type="dxa"/>
          </w:tcPr>
          <w:p w:rsidR="002259F8" w:rsidRPr="00FF7827" w:rsidRDefault="002259F8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D9578A" w:rsidRPr="00FF7827" w:rsidTr="00907B6D">
        <w:trPr>
          <w:trHeight w:val="365"/>
        </w:trPr>
        <w:tc>
          <w:tcPr>
            <w:tcW w:w="5145" w:type="dxa"/>
          </w:tcPr>
          <w:p w:rsidR="00A72CF2" w:rsidRDefault="00A72CF2" w:rsidP="00FF7827">
            <w:pPr>
              <w:rPr>
                <w:color w:val="auto"/>
                <w:spacing w:val="0"/>
                <w:sz w:val="22"/>
                <w:szCs w:val="22"/>
              </w:rPr>
            </w:pPr>
            <w:permStart w:id="1511207220" w:edGrp="everyone" w:colFirst="0" w:colLast="0"/>
            <w:permStart w:id="985552209" w:edGrp="everyone" w:colFirst="1" w:colLast="1"/>
            <w:permStart w:id="152386523" w:edGrp="everyone" w:colFirst="2" w:colLast="2"/>
            <w:r>
              <w:rPr>
                <w:color w:val="auto"/>
                <w:spacing w:val="0"/>
                <w:sz w:val="22"/>
                <w:szCs w:val="22"/>
              </w:rPr>
              <w:t>Директор ТЭЦ-17 филиала</w:t>
            </w:r>
          </w:p>
          <w:p w:rsidR="00D9578A" w:rsidRDefault="00A72CF2" w:rsidP="00FF7827">
            <w:pPr>
              <w:rPr>
                <w:color w:val="auto"/>
                <w:spacing w:val="0"/>
                <w:sz w:val="22"/>
                <w:szCs w:val="22"/>
              </w:rPr>
            </w:pPr>
            <w:r>
              <w:rPr>
                <w:color w:val="auto"/>
                <w:spacing w:val="0"/>
                <w:sz w:val="22"/>
                <w:szCs w:val="22"/>
              </w:rPr>
              <w:t>«Невский» ОАО « ТГК-1»</w:t>
            </w:r>
          </w:p>
          <w:p w:rsidR="00A72CF2" w:rsidRDefault="00A72CF2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A72CF2" w:rsidRDefault="00A72CF2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A72CF2" w:rsidRPr="00D9578A" w:rsidRDefault="00A72CF2" w:rsidP="00FF7827">
            <w:pPr>
              <w:rPr>
                <w:color w:val="auto"/>
                <w:spacing w:val="0"/>
                <w:sz w:val="22"/>
                <w:szCs w:val="22"/>
              </w:rPr>
            </w:pPr>
            <w:r>
              <w:rPr>
                <w:color w:val="auto"/>
                <w:spacing w:val="0"/>
                <w:sz w:val="22"/>
                <w:szCs w:val="22"/>
              </w:rPr>
              <w:t>_______________В.С. Богданов</w:t>
            </w:r>
          </w:p>
        </w:tc>
        <w:tc>
          <w:tcPr>
            <w:tcW w:w="4426" w:type="dxa"/>
          </w:tcPr>
          <w:p w:rsidR="00D9578A" w:rsidRPr="00A72CF2" w:rsidRDefault="00D9578A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permEnd w:id="1511207220"/>
      <w:permEnd w:id="985552209"/>
      <w:permEnd w:id="152386523"/>
    </w:tbl>
    <w:p w:rsidR="00E62794" w:rsidRPr="002834AD" w:rsidRDefault="00E62794" w:rsidP="00907B6D">
      <w:pPr>
        <w:jc w:val="both"/>
        <w:rPr>
          <w:color w:val="auto"/>
          <w:sz w:val="22"/>
          <w:szCs w:val="22"/>
          <w:lang w:val="en-US"/>
        </w:rPr>
      </w:pPr>
    </w:p>
    <w:sectPr w:rsidR="00E62794" w:rsidRPr="002834AD" w:rsidSect="002834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0" w:bottom="1134" w:left="1701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659" w:rsidRDefault="00B45659">
      <w:r>
        <w:separator/>
      </w:r>
    </w:p>
  </w:endnote>
  <w:endnote w:type="continuationSeparator" w:id="0">
    <w:p w:rsidR="00B45659" w:rsidRDefault="00B4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A258BF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A258BF">
    <w:pPr>
      <w:pStyle w:val="aa"/>
      <w:jc w:val="center"/>
      <w:rPr>
        <w:color w:val="auto"/>
        <w:sz w:val="16"/>
        <w:szCs w:val="16"/>
        <w:lang w:val="en-US"/>
      </w:rPr>
    </w:pPr>
    <w:r w:rsidRPr="00E53837">
      <w:rPr>
        <w:color w:val="auto"/>
        <w:sz w:val="16"/>
        <w:szCs w:val="16"/>
      </w:rPr>
      <w:fldChar w:fldCharType="begin"/>
    </w:r>
    <w:r w:rsidRPr="00E53837">
      <w:rPr>
        <w:color w:val="auto"/>
        <w:sz w:val="16"/>
        <w:szCs w:val="16"/>
      </w:rPr>
      <w:instrText>PAGE   \* MERGEFORMAT</w:instrText>
    </w:r>
    <w:r w:rsidRPr="00E53837">
      <w:rPr>
        <w:color w:val="auto"/>
        <w:sz w:val="16"/>
        <w:szCs w:val="16"/>
      </w:rPr>
      <w:fldChar w:fldCharType="separate"/>
    </w:r>
    <w:r w:rsidR="00A6046C">
      <w:rPr>
        <w:noProof/>
        <w:color w:val="auto"/>
        <w:sz w:val="16"/>
        <w:szCs w:val="16"/>
      </w:rPr>
      <w:t>4</w:t>
    </w:r>
    <w:r w:rsidRPr="00E53837">
      <w:rPr>
        <w:color w:val="auto"/>
        <w:sz w:val="16"/>
        <w:szCs w:val="16"/>
      </w:rPr>
      <w:fldChar w:fldCharType="end"/>
    </w:r>
  </w:p>
  <w:p w:rsidR="00A258BF" w:rsidRDefault="002A269A" w:rsidP="00E53837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0" t="0" r="0" b="889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2A269A" w:rsidP="002B2A85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0" t="0" r="0" b="889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258BF" w:rsidRPr="00E722DE" w:rsidRDefault="00A258BF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659" w:rsidRDefault="00B45659">
      <w:r>
        <w:separator/>
      </w:r>
    </w:p>
  </w:footnote>
  <w:footnote w:type="continuationSeparator" w:id="0">
    <w:p w:rsidR="00B45659" w:rsidRDefault="00B45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A258BF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A258BF" w:rsidP="002142E7">
    <w:pPr>
      <w:pStyle w:val="a9"/>
      <w:framePr w:wrap="around" w:vAnchor="text" w:hAnchor="margin" w:xAlign="center" w:y="1"/>
      <w:rPr>
        <w:rStyle w:val="ac"/>
      </w:rPr>
    </w:pPr>
  </w:p>
  <w:p w:rsidR="00A258BF" w:rsidRDefault="00A258BF" w:rsidP="00736B4A">
    <w:pPr>
      <w:pStyle w:val="a9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4AD" w:rsidRDefault="002834A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zPwNbdu2lZdA0jeSkYvVxk5oCCg=" w:salt="dsPNriT1id8IyVe/dgAvBw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2DA"/>
    <w:rsid w:val="0000132B"/>
    <w:rsid w:val="000066C6"/>
    <w:rsid w:val="0002645E"/>
    <w:rsid w:val="00030F1D"/>
    <w:rsid w:val="00032B17"/>
    <w:rsid w:val="00041D20"/>
    <w:rsid w:val="00044A13"/>
    <w:rsid w:val="00044EB3"/>
    <w:rsid w:val="00050538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0F18B6"/>
    <w:rsid w:val="00111706"/>
    <w:rsid w:val="00113D70"/>
    <w:rsid w:val="0011692D"/>
    <w:rsid w:val="00136F9E"/>
    <w:rsid w:val="00145A01"/>
    <w:rsid w:val="001679C6"/>
    <w:rsid w:val="001709E9"/>
    <w:rsid w:val="001715A9"/>
    <w:rsid w:val="00173057"/>
    <w:rsid w:val="001A2C22"/>
    <w:rsid w:val="001C2EA5"/>
    <w:rsid w:val="001C48F6"/>
    <w:rsid w:val="001C6AB6"/>
    <w:rsid w:val="001C6D52"/>
    <w:rsid w:val="001D608E"/>
    <w:rsid w:val="001E5E9A"/>
    <w:rsid w:val="001F1634"/>
    <w:rsid w:val="001F3F09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0867"/>
    <w:rsid w:val="00275500"/>
    <w:rsid w:val="002805D6"/>
    <w:rsid w:val="002834AD"/>
    <w:rsid w:val="00295571"/>
    <w:rsid w:val="002A244B"/>
    <w:rsid w:val="002A269A"/>
    <w:rsid w:val="002A5AC3"/>
    <w:rsid w:val="002B2A85"/>
    <w:rsid w:val="002C05D5"/>
    <w:rsid w:val="002C6F24"/>
    <w:rsid w:val="002D115E"/>
    <w:rsid w:val="002D444A"/>
    <w:rsid w:val="002D543E"/>
    <w:rsid w:val="002D63C2"/>
    <w:rsid w:val="002D77B4"/>
    <w:rsid w:val="002F50FA"/>
    <w:rsid w:val="003005CB"/>
    <w:rsid w:val="0030158D"/>
    <w:rsid w:val="00307D4C"/>
    <w:rsid w:val="003106FC"/>
    <w:rsid w:val="0031391B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15CB"/>
    <w:rsid w:val="004047BD"/>
    <w:rsid w:val="00412149"/>
    <w:rsid w:val="00426224"/>
    <w:rsid w:val="00445BAE"/>
    <w:rsid w:val="00464A7C"/>
    <w:rsid w:val="00466D77"/>
    <w:rsid w:val="00471418"/>
    <w:rsid w:val="0047298D"/>
    <w:rsid w:val="00474B15"/>
    <w:rsid w:val="00475EB0"/>
    <w:rsid w:val="00485351"/>
    <w:rsid w:val="00490CF4"/>
    <w:rsid w:val="00494198"/>
    <w:rsid w:val="00497CDC"/>
    <w:rsid w:val="004A34F7"/>
    <w:rsid w:val="004B1070"/>
    <w:rsid w:val="004E5FBA"/>
    <w:rsid w:val="004F3B3B"/>
    <w:rsid w:val="005167C1"/>
    <w:rsid w:val="00531F0D"/>
    <w:rsid w:val="00534CA4"/>
    <w:rsid w:val="00537DD0"/>
    <w:rsid w:val="00544646"/>
    <w:rsid w:val="00551E25"/>
    <w:rsid w:val="00552E59"/>
    <w:rsid w:val="00563D19"/>
    <w:rsid w:val="00571309"/>
    <w:rsid w:val="00577427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1439B"/>
    <w:rsid w:val="00625393"/>
    <w:rsid w:val="00634992"/>
    <w:rsid w:val="006371AD"/>
    <w:rsid w:val="00655CFE"/>
    <w:rsid w:val="006609B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22C55"/>
    <w:rsid w:val="00725427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1EC2"/>
    <w:rsid w:val="00787E30"/>
    <w:rsid w:val="007A2AEF"/>
    <w:rsid w:val="007B15BC"/>
    <w:rsid w:val="007C0A40"/>
    <w:rsid w:val="007D3634"/>
    <w:rsid w:val="007E244E"/>
    <w:rsid w:val="007F3AF6"/>
    <w:rsid w:val="00803ED7"/>
    <w:rsid w:val="00810FF7"/>
    <w:rsid w:val="00811CA2"/>
    <w:rsid w:val="00817509"/>
    <w:rsid w:val="00842194"/>
    <w:rsid w:val="0088096C"/>
    <w:rsid w:val="00885F5F"/>
    <w:rsid w:val="00891934"/>
    <w:rsid w:val="008A50AE"/>
    <w:rsid w:val="008A6036"/>
    <w:rsid w:val="008C0CBC"/>
    <w:rsid w:val="008C228B"/>
    <w:rsid w:val="008E24B5"/>
    <w:rsid w:val="008E5C59"/>
    <w:rsid w:val="008E74BA"/>
    <w:rsid w:val="00900A1E"/>
    <w:rsid w:val="00903662"/>
    <w:rsid w:val="00907611"/>
    <w:rsid w:val="00907B6D"/>
    <w:rsid w:val="00907C87"/>
    <w:rsid w:val="00914BAC"/>
    <w:rsid w:val="00922193"/>
    <w:rsid w:val="009322D6"/>
    <w:rsid w:val="00942697"/>
    <w:rsid w:val="009445AA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2B4"/>
    <w:rsid w:val="009D15ED"/>
    <w:rsid w:val="009F1814"/>
    <w:rsid w:val="00A04FEC"/>
    <w:rsid w:val="00A20270"/>
    <w:rsid w:val="00A241A3"/>
    <w:rsid w:val="00A258BF"/>
    <w:rsid w:val="00A30435"/>
    <w:rsid w:val="00A32AE8"/>
    <w:rsid w:val="00A3333D"/>
    <w:rsid w:val="00A37E83"/>
    <w:rsid w:val="00A428C5"/>
    <w:rsid w:val="00A43D41"/>
    <w:rsid w:val="00A6046C"/>
    <w:rsid w:val="00A72CF2"/>
    <w:rsid w:val="00A8084D"/>
    <w:rsid w:val="00A850CC"/>
    <w:rsid w:val="00A878D7"/>
    <w:rsid w:val="00A93231"/>
    <w:rsid w:val="00AB1D1E"/>
    <w:rsid w:val="00AB1D57"/>
    <w:rsid w:val="00AC1DB1"/>
    <w:rsid w:val="00AD5AFC"/>
    <w:rsid w:val="00AF6802"/>
    <w:rsid w:val="00B0771D"/>
    <w:rsid w:val="00B20725"/>
    <w:rsid w:val="00B245C3"/>
    <w:rsid w:val="00B426A4"/>
    <w:rsid w:val="00B45659"/>
    <w:rsid w:val="00B463B5"/>
    <w:rsid w:val="00B46CC7"/>
    <w:rsid w:val="00B70691"/>
    <w:rsid w:val="00B742C1"/>
    <w:rsid w:val="00B844FB"/>
    <w:rsid w:val="00B917A3"/>
    <w:rsid w:val="00B9616D"/>
    <w:rsid w:val="00BB23E7"/>
    <w:rsid w:val="00BB2BEE"/>
    <w:rsid w:val="00BB5BC3"/>
    <w:rsid w:val="00BC50B0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669DA"/>
    <w:rsid w:val="00C91FFA"/>
    <w:rsid w:val="00C945C0"/>
    <w:rsid w:val="00C96594"/>
    <w:rsid w:val="00CA50C1"/>
    <w:rsid w:val="00CA520D"/>
    <w:rsid w:val="00CA637C"/>
    <w:rsid w:val="00CB724C"/>
    <w:rsid w:val="00CC1CEE"/>
    <w:rsid w:val="00CC57B0"/>
    <w:rsid w:val="00CD7520"/>
    <w:rsid w:val="00CE15C9"/>
    <w:rsid w:val="00CE490B"/>
    <w:rsid w:val="00CE738D"/>
    <w:rsid w:val="00CF6F43"/>
    <w:rsid w:val="00D322F3"/>
    <w:rsid w:val="00D36BAF"/>
    <w:rsid w:val="00D501E6"/>
    <w:rsid w:val="00D553C9"/>
    <w:rsid w:val="00D56DD7"/>
    <w:rsid w:val="00D64086"/>
    <w:rsid w:val="00D65D7C"/>
    <w:rsid w:val="00D80775"/>
    <w:rsid w:val="00D93B15"/>
    <w:rsid w:val="00D9578A"/>
    <w:rsid w:val="00DA22DA"/>
    <w:rsid w:val="00DA5559"/>
    <w:rsid w:val="00DB2298"/>
    <w:rsid w:val="00DC21CF"/>
    <w:rsid w:val="00DD011E"/>
    <w:rsid w:val="00DF07A8"/>
    <w:rsid w:val="00DF310B"/>
    <w:rsid w:val="00DF3E59"/>
    <w:rsid w:val="00DF70DF"/>
    <w:rsid w:val="00E00F2E"/>
    <w:rsid w:val="00E04C84"/>
    <w:rsid w:val="00E051E5"/>
    <w:rsid w:val="00E131BF"/>
    <w:rsid w:val="00E214A5"/>
    <w:rsid w:val="00E376F3"/>
    <w:rsid w:val="00E455E5"/>
    <w:rsid w:val="00E46C0E"/>
    <w:rsid w:val="00E52644"/>
    <w:rsid w:val="00E53837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4209"/>
    <w:rsid w:val="00ED2F4E"/>
    <w:rsid w:val="00EE2129"/>
    <w:rsid w:val="00EE3D55"/>
    <w:rsid w:val="00EF525B"/>
    <w:rsid w:val="00F0783C"/>
    <w:rsid w:val="00F07E60"/>
    <w:rsid w:val="00F1208A"/>
    <w:rsid w:val="00F1232F"/>
    <w:rsid w:val="00F177FB"/>
    <w:rsid w:val="00F41373"/>
    <w:rsid w:val="00F5707D"/>
    <w:rsid w:val="00F64141"/>
    <w:rsid w:val="00F65A9A"/>
    <w:rsid w:val="00F65C9E"/>
    <w:rsid w:val="00F67AD2"/>
    <w:rsid w:val="00F954CA"/>
    <w:rsid w:val="00FA013A"/>
    <w:rsid w:val="00FA5030"/>
    <w:rsid w:val="00FB14CC"/>
    <w:rsid w:val="00FB675D"/>
    <w:rsid w:val="00FC1F95"/>
    <w:rsid w:val="00FC600C"/>
    <w:rsid w:val="00FD0A2D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3\&#1064;&#1072;&#1073;&#1083;&#1086;&#1085;&#1072;\&#1096;&#1072;&#1073;...&#1076;&#1086;&#1075;&#1086;&#1074;&#1086;&#1088;&#1072;%20&#1079;&#1072;&#1097;&#1080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B1185-A4B8-4678-861D-4D0A4A3D3C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9FA4E0-A499-495C-9EAD-DEE2F2F94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5805F-371D-41B3-8001-3956DBE8A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327A120-6364-4DC1-BFE3-594A4043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шаб...договора защит.dotx</Template>
  <TotalTime>3</TotalTime>
  <Pages>6</Pages>
  <Words>2720</Words>
  <Characters>15508</Characters>
  <Application>Microsoft Office Word</Application>
  <DocSecurity>8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Кондратьева Екатерина Валерьевна</cp:lastModifiedBy>
  <cp:revision>3</cp:revision>
  <cp:lastPrinted>2013-01-31T09:59:00Z</cp:lastPrinted>
  <dcterms:created xsi:type="dcterms:W3CDTF">2013-01-10T10:09:00Z</dcterms:created>
  <dcterms:modified xsi:type="dcterms:W3CDTF">2013-01-31T09:59:00Z</dcterms:modified>
</cp:coreProperties>
</file>